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40F7483B" w14:textId="3C3D1329" w:rsidR="004A179E" w:rsidRPr="00950AB4" w:rsidRDefault="00D03B12" w:rsidP="00E74EAF">
      <w:pPr>
        <w:spacing w:line="276" w:lineRule="auto"/>
        <w:ind w:left="5672" w:right="-115" w:hanging="1418"/>
        <w:jc w:val="right"/>
        <w:rPr>
          <w:rFonts w:ascii="Open Sans" w:hAnsi="Open Sans" w:cs="Open Sans"/>
          <w:sz w:val="20"/>
          <w:szCs w:val="20"/>
          <w:lang w:eastAsia="pl-PL"/>
        </w:rPr>
      </w:pPr>
      <w:r w:rsidRPr="00950AB4">
        <w:rPr>
          <w:rFonts w:ascii="Open Sans" w:hAnsi="Open Sans" w:cs="Open Sans"/>
          <w:sz w:val="20"/>
          <w:szCs w:val="20"/>
          <w:lang w:eastAsia="pl-PL"/>
        </w:rPr>
        <w:t>Załącznik nr 2</w:t>
      </w:r>
      <w:r w:rsidR="00D51AFF">
        <w:rPr>
          <w:rFonts w:ascii="Open Sans" w:hAnsi="Open Sans" w:cs="Open Sans"/>
          <w:sz w:val="20"/>
          <w:szCs w:val="20"/>
          <w:lang w:eastAsia="pl-PL"/>
        </w:rPr>
        <w:t xml:space="preserve"> </w:t>
      </w:r>
      <w:r w:rsidR="00E0739D" w:rsidRPr="00950AB4">
        <w:rPr>
          <w:rFonts w:ascii="Open Sans" w:hAnsi="Open Sans" w:cs="Open Sans"/>
          <w:sz w:val="20"/>
          <w:szCs w:val="20"/>
          <w:lang w:eastAsia="pl-PL"/>
        </w:rPr>
        <w:t>do zapytania ofertowego</w:t>
      </w:r>
    </w:p>
    <w:p w14:paraId="7388AAEB" w14:textId="699AD3E0" w:rsidR="00D03B12" w:rsidRPr="00950AB4" w:rsidRDefault="00E0739D" w:rsidP="00E74EAF">
      <w:pPr>
        <w:spacing w:line="276" w:lineRule="auto"/>
        <w:ind w:right="-115"/>
        <w:jc w:val="center"/>
        <w:rPr>
          <w:rFonts w:ascii="Open Sans" w:hAnsi="Open Sans" w:cs="Open Sans"/>
          <w:i/>
          <w:sz w:val="20"/>
          <w:szCs w:val="20"/>
          <w:lang w:eastAsia="pl-PL"/>
        </w:rPr>
      </w:pPr>
      <w:r w:rsidRPr="00950AB4">
        <w:rPr>
          <w:rFonts w:ascii="Open Sans" w:hAnsi="Open Sans" w:cs="Open Sans"/>
          <w:i/>
          <w:sz w:val="22"/>
          <w:szCs w:val="22"/>
          <w:lang w:eastAsia="pl-PL"/>
        </w:rPr>
        <w:t>(Wzór)</w:t>
      </w:r>
    </w:p>
    <w:p w14:paraId="5D11ED6F" w14:textId="77777777" w:rsidR="00D03B12" w:rsidRPr="00950AB4" w:rsidRDefault="00D03B12" w:rsidP="00E74EAF">
      <w:pPr>
        <w:keepNext/>
        <w:tabs>
          <w:tab w:val="left" w:pos="284"/>
        </w:tabs>
        <w:spacing w:line="276" w:lineRule="auto"/>
        <w:jc w:val="center"/>
        <w:outlineLvl w:val="1"/>
        <w:rPr>
          <w:rFonts w:ascii="Open Sans" w:hAnsi="Open Sans" w:cs="Open Sans"/>
          <w:b/>
          <w:sz w:val="22"/>
          <w:szCs w:val="22"/>
          <w:lang w:eastAsia="pl-PL"/>
        </w:rPr>
      </w:pPr>
      <w:r w:rsidRPr="00950AB4">
        <w:rPr>
          <w:rFonts w:ascii="Open Sans" w:hAnsi="Open Sans" w:cs="Open Sans"/>
          <w:b/>
          <w:sz w:val="22"/>
          <w:szCs w:val="22"/>
          <w:lang w:eastAsia="pl-PL"/>
        </w:rPr>
        <w:t>Umowa nr ………………………….</w:t>
      </w:r>
    </w:p>
    <w:p w14:paraId="13CEA31A" w14:textId="77777777" w:rsidR="00B81A27" w:rsidRPr="00950AB4" w:rsidRDefault="00B81A27" w:rsidP="00E74EAF">
      <w:pPr>
        <w:overflowPunct w:val="0"/>
        <w:autoSpaceDE w:val="0"/>
        <w:autoSpaceDN w:val="0"/>
        <w:adjustRightInd w:val="0"/>
        <w:spacing w:line="276" w:lineRule="auto"/>
        <w:ind w:right="283"/>
        <w:jc w:val="both"/>
        <w:rPr>
          <w:rFonts w:ascii="Open Sans" w:hAnsi="Open Sans" w:cs="Open Sans"/>
          <w:sz w:val="20"/>
          <w:szCs w:val="20"/>
          <w:lang w:eastAsia="pl-PL"/>
        </w:rPr>
      </w:pPr>
    </w:p>
    <w:p w14:paraId="3830FE78" w14:textId="3567605D" w:rsidR="00713CC1" w:rsidRPr="00950AB4" w:rsidRDefault="00713CC1" w:rsidP="00E74EAF">
      <w:pPr>
        <w:overflowPunct w:val="0"/>
        <w:autoSpaceDE w:val="0"/>
        <w:autoSpaceDN w:val="0"/>
        <w:adjustRightInd w:val="0"/>
        <w:spacing w:line="276" w:lineRule="auto"/>
        <w:ind w:right="283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z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awarta w 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dniu 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>……………….</w:t>
      </w:r>
      <w:r w:rsidRPr="00950AB4">
        <w:rPr>
          <w:rFonts w:ascii="Open Sans" w:hAnsi="Open Sans" w:cs="Open Sans"/>
          <w:sz w:val="22"/>
          <w:szCs w:val="22"/>
          <w:lang w:eastAsia="pl-PL"/>
        </w:rPr>
        <w:t>202</w:t>
      </w:r>
      <w:r w:rsidR="00F80F6E">
        <w:rPr>
          <w:rFonts w:ascii="Open Sans" w:hAnsi="Open Sans" w:cs="Open Sans"/>
          <w:sz w:val="22"/>
          <w:szCs w:val="22"/>
          <w:lang w:eastAsia="pl-PL"/>
        </w:rPr>
        <w:t>6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r. 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 w Gdańsku</w:t>
      </w:r>
      <w:r w:rsidR="00E0739D" w:rsidRPr="00950AB4">
        <w:rPr>
          <w:rFonts w:ascii="Open Sans" w:hAnsi="Open Sans" w:cs="Open Sans"/>
          <w:sz w:val="22"/>
          <w:szCs w:val="22"/>
          <w:lang w:eastAsia="pl-PL"/>
        </w:rPr>
        <w:t>,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 pomiędzy</w:t>
      </w:r>
      <w:r w:rsidRPr="00950AB4">
        <w:rPr>
          <w:rFonts w:ascii="Open Sans" w:hAnsi="Open Sans" w:cs="Open Sans"/>
          <w:sz w:val="22"/>
          <w:szCs w:val="22"/>
          <w:lang w:eastAsia="pl-PL"/>
        </w:rPr>
        <w:t>:</w:t>
      </w:r>
    </w:p>
    <w:p w14:paraId="797634C6" w14:textId="09B10F7D" w:rsidR="007835BC" w:rsidRPr="00950AB4" w:rsidRDefault="00D03B12" w:rsidP="00E74EAF">
      <w:pPr>
        <w:overflowPunct w:val="0"/>
        <w:autoSpaceDE w:val="0"/>
        <w:autoSpaceDN w:val="0"/>
        <w:adjustRightInd w:val="0"/>
        <w:spacing w:line="276" w:lineRule="auto"/>
        <w:ind w:right="-257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b/>
          <w:sz w:val="22"/>
          <w:szCs w:val="22"/>
          <w:lang w:eastAsia="pl-PL"/>
        </w:rPr>
        <w:t xml:space="preserve">Gminą Miasta Gdańska </w:t>
      </w:r>
      <w:r w:rsidR="001E314A" w:rsidRPr="00950AB4">
        <w:rPr>
          <w:rFonts w:ascii="Open Sans" w:hAnsi="Open Sans" w:cs="Open Sans"/>
          <w:b/>
          <w:sz w:val="22"/>
          <w:szCs w:val="22"/>
          <w:lang w:eastAsia="pl-PL"/>
        </w:rPr>
        <w:t xml:space="preserve">- </w:t>
      </w:r>
      <w:r w:rsidRPr="00950AB4">
        <w:rPr>
          <w:rFonts w:ascii="Open Sans" w:hAnsi="Open Sans" w:cs="Open Sans"/>
          <w:b/>
          <w:sz w:val="22"/>
          <w:szCs w:val="22"/>
          <w:lang w:eastAsia="pl-PL"/>
        </w:rPr>
        <w:t>Gdański</w:t>
      </w:r>
      <w:r w:rsidR="001E314A" w:rsidRPr="00950AB4">
        <w:rPr>
          <w:rFonts w:ascii="Open Sans" w:hAnsi="Open Sans" w:cs="Open Sans"/>
          <w:b/>
          <w:sz w:val="22"/>
          <w:szCs w:val="22"/>
          <w:lang w:eastAsia="pl-PL"/>
        </w:rPr>
        <w:t>m</w:t>
      </w:r>
      <w:r w:rsidRPr="00950AB4">
        <w:rPr>
          <w:rFonts w:ascii="Open Sans" w:hAnsi="Open Sans" w:cs="Open Sans"/>
          <w:b/>
          <w:sz w:val="22"/>
          <w:szCs w:val="22"/>
          <w:lang w:eastAsia="pl-PL"/>
        </w:rPr>
        <w:t xml:space="preserve"> Zarząd</w:t>
      </w:r>
      <w:r w:rsidR="001E314A" w:rsidRPr="00950AB4">
        <w:rPr>
          <w:rFonts w:ascii="Open Sans" w:hAnsi="Open Sans" w:cs="Open Sans"/>
          <w:b/>
          <w:sz w:val="22"/>
          <w:szCs w:val="22"/>
          <w:lang w:eastAsia="pl-PL"/>
        </w:rPr>
        <w:t>em</w:t>
      </w:r>
      <w:r w:rsidRPr="00950AB4">
        <w:rPr>
          <w:rFonts w:ascii="Open Sans" w:hAnsi="Open Sans" w:cs="Open Sans"/>
          <w:b/>
          <w:sz w:val="22"/>
          <w:szCs w:val="22"/>
          <w:lang w:eastAsia="pl-PL"/>
        </w:rPr>
        <w:t xml:space="preserve"> Dróg</w:t>
      </w:r>
      <w:r w:rsidR="009E3C46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z siedzibą przy ulicy </w:t>
      </w:r>
      <w:r w:rsidR="00AB7F32">
        <w:rPr>
          <w:rFonts w:ascii="Open Sans" w:hAnsi="Open Sans" w:cs="Open Sans"/>
          <w:sz w:val="22"/>
          <w:szCs w:val="22"/>
          <w:lang w:eastAsia="pl-PL"/>
        </w:rPr>
        <w:br/>
      </w:r>
      <w:r w:rsidRPr="00950AB4">
        <w:rPr>
          <w:rFonts w:ascii="Open Sans" w:hAnsi="Open Sans" w:cs="Open Sans"/>
          <w:sz w:val="22"/>
          <w:szCs w:val="22"/>
          <w:lang w:eastAsia="pl-PL"/>
        </w:rPr>
        <w:t>Partyzantów 36</w:t>
      </w:r>
      <w:r w:rsidR="00167C24" w:rsidRPr="00950AB4">
        <w:rPr>
          <w:rFonts w:ascii="Open Sans" w:hAnsi="Open Sans" w:cs="Open Sans"/>
          <w:sz w:val="22"/>
          <w:szCs w:val="22"/>
          <w:lang w:eastAsia="pl-PL"/>
        </w:rPr>
        <w:t>,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80-254 Gdańsk</w:t>
      </w:r>
      <w:r w:rsidR="00167C24" w:rsidRPr="00950AB4">
        <w:rPr>
          <w:rFonts w:ascii="Open Sans" w:hAnsi="Open Sans" w:cs="Open Sans"/>
          <w:sz w:val="22"/>
          <w:szCs w:val="22"/>
          <w:lang w:eastAsia="pl-PL"/>
        </w:rPr>
        <w:t>,</w:t>
      </w:r>
      <w:r w:rsidR="00935EEE"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1E314A" w:rsidRPr="00950AB4">
        <w:rPr>
          <w:rFonts w:ascii="Open Sans" w:hAnsi="Open Sans" w:cs="Open Sans"/>
          <w:sz w:val="22"/>
          <w:szCs w:val="22"/>
          <w:lang w:eastAsia="pl-PL"/>
        </w:rPr>
        <w:t>nr identyfikacyjny podatku VAT: NIP 583-00-11-969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, zwanym dalej </w:t>
      </w:r>
      <w:r w:rsidR="00935EEE" w:rsidRPr="00950AB4">
        <w:rPr>
          <w:rFonts w:ascii="Open Sans" w:hAnsi="Open Sans" w:cs="Open Sans"/>
          <w:b/>
          <w:sz w:val="22"/>
          <w:szCs w:val="22"/>
          <w:lang w:eastAsia="pl-PL"/>
        </w:rPr>
        <w:t>„Wytwórcą”</w:t>
      </w:r>
      <w:r w:rsidR="00713CC1" w:rsidRPr="00950AB4">
        <w:rPr>
          <w:rFonts w:ascii="Open Sans" w:hAnsi="Open Sans" w:cs="Open Sans"/>
          <w:sz w:val="22"/>
          <w:szCs w:val="22"/>
          <w:lang w:eastAsia="pl-PL"/>
        </w:rPr>
        <w:t xml:space="preserve">, </w:t>
      </w:r>
      <w:r w:rsidRPr="00950AB4">
        <w:rPr>
          <w:rFonts w:ascii="Open Sans" w:hAnsi="Open Sans" w:cs="Open Sans"/>
          <w:sz w:val="22"/>
          <w:szCs w:val="22"/>
          <w:lang w:eastAsia="pl-PL"/>
        </w:rPr>
        <w:t>reprezentowanym przez</w:t>
      </w:r>
      <w:r w:rsidR="007835BC" w:rsidRPr="00950AB4">
        <w:rPr>
          <w:rFonts w:ascii="Open Sans" w:hAnsi="Open Sans" w:cs="Open Sans"/>
          <w:sz w:val="22"/>
          <w:szCs w:val="22"/>
          <w:lang w:eastAsia="pl-PL"/>
        </w:rPr>
        <w:t>:</w:t>
      </w:r>
    </w:p>
    <w:p w14:paraId="21347313" w14:textId="77777777" w:rsidR="004A179E" w:rsidRPr="00950AB4" w:rsidRDefault="004A179E" w:rsidP="00E74EAF">
      <w:pPr>
        <w:overflowPunct w:val="0"/>
        <w:autoSpaceDE w:val="0"/>
        <w:autoSpaceDN w:val="0"/>
        <w:adjustRightInd w:val="0"/>
        <w:spacing w:line="276" w:lineRule="auto"/>
        <w:ind w:right="-257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6CCF3B35" w14:textId="72182FE0" w:rsidR="00D03B12" w:rsidRPr="00950AB4" w:rsidRDefault="0086284B" w:rsidP="00E74EAF">
      <w:pPr>
        <w:overflowPunct w:val="0"/>
        <w:autoSpaceDE w:val="0"/>
        <w:autoSpaceDN w:val="0"/>
        <w:adjustRightInd w:val="0"/>
        <w:spacing w:line="276" w:lineRule="auto"/>
        <w:ind w:right="-257"/>
        <w:jc w:val="both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>………………………………………………………………………………………………………………………..</w:t>
      </w:r>
    </w:p>
    <w:p w14:paraId="6377A834" w14:textId="77777777" w:rsidR="0086284B" w:rsidRDefault="00D03B12" w:rsidP="00AB7F32">
      <w:pPr>
        <w:tabs>
          <w:tab w:val="left" w:pos="142"/>
          <w:tab w:val="left" w:pos="284"/>
        </w:tabs>
        <w:spacing w:line="276" w:lineRule="auto"/>
        <w:ind w:left="993" w:right="-284" w:hanging="993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a </w:t>
      </w:r>
    </w:p>
    <w:p w14:paraId="7E45EB86" w14:textId="24F19897" w:rsidR="00D03B12" w:rsidRPr="00950AB4" w:rsidRDefault="00AB7F32" w:rsidP="00AB7F32">
      <w:pPr>
        <w:tabs>
          <w:tab w:val="left" w:pos="142"/>
          <w:tab w:val="left" w:pos="284"/>
        </w:tabs>
        <w:spacing w:line="276" w:lineRule="auto"/>
        <w:ind w:left="993" w:right="-284" w:hanging="993"/>
        <w:jc w:val="both"/>
        <w:rPr>
          <w:rFonts w:ascii="Open Sans" w:hAnsi="Open Sans" w:cs="Open Sans"/>
          <w:sz w:val="22"/>
          <w:szCs w:val="22"/>
          <w:lang w:eastAsia="pl-PL"/>
        </w:rPr>
      </w:pPr>
      <w:r>
        <w:rPr>
          <w:rFonts w:ascii="Open Sans" w:hAnsi="Open Sans" w:cs="Open Sans"/>
          <w:sz w:val="22"/>
          <w:szCs w:val="22"/>
          <w:lang w:eastAsia="pl-PL"/>
        </w:rPr>
        <w:t>………………………………………………………………………………………………………………………………..</w:t>
      </w:r>
    </w:p>
    <w:p w14:paraId="5B696605" w14:textId="1AC0D09B" w:rsidR="00D03B12" w:rsidRPr="00950AB4" w:rsidRDefault="00D03B12" w:rsidP="00E74EAF">
      <w:pPr>
        <w:tabs>
          <w:tab w:val="left" w:pos="284"/>
        </w:tabs>
        <w:spacing w:line="276" w:lineRule="auto"/>
        <w:ind w:right="283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zwanym dalej </w:t>
      </w:r>
      <w:r w:rsidR="00935EEE" w:rsidRPr="00950AB4">
        <w:rPr>
          <w:rFonts w:ascii="Open Sans" w:hAnsi="Open Sans" w:cs="Open Sans"/>
          <w:b/>
          <w:sz w:val="22"/>
          <w:szCs w:val="22"/>
          <w:lang w:eastAsia="pl-PL"/>
        </w:rPr>
        <w:t>„Przejmującym”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713CC1" w:rsidRPr="00950AB4">
        <w:rPr>
          <w:rFonts w:ascii="Open Sans" w:hAnsi="Open Sans" w:cs="Open Sans"/>
          <w:sz w:val="22"/>
          <w:szCs w:val="22"/>
          <w:lang w:eastAsia="pl-PL"/>
        </w:rPr>
        <w:t>,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reprezentowanym przez:</w:t>
      </w:r>
    </w:p>
    <w:p w14:paraId="45C46ED2" w14:textId="789B755A" w:rsidR="00DD6FD4" w:rsidRPr="00950AB4" w:rsidRDefault="00DD6FD4" w:rsidP="00E74EAF">
      <w:pPr>
        <w:tabs>
          <w:tab w:val="left" w:pos="284"/>
        </w:tabs>
        <w:spacing w:line="276" w:lineRule="auto"/>
        <w:ind w:right="283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………………………………………………</w:t>
      </w:r>
      <w:r w:rsidR="00AB7F32">
        <w:rPr>
          <w:rFonts w:ascii="Open Sans" w:hAnsi="Open Sans" w:cs="Open Sans"/>
          <w:sz w:val="22"/>
          <w:szCs w:val="22"/>
          <w:lang w:eastAsia="pl-PL"/>
        </w:rPr>
        <w:t>……………………………………………………………………………………</w:t>
      </w:r>
      <w:r w:rsidRPr="00950AB4">
        <w:rPr>
          <w:rFonts w:ascii="Open Sans" w:hAnsi="Open Sans" w:cs="Open Sans"/>
          <w:sz w:val="22"/>
          <w:szCs w:val="22"/>
          <w:lang w:eastAsia="pl-PL"/>
        </w:rPr>
        <w:t>,</w:t>
      </w:r>
    </w:p>
    <w:p w14:paraId="6978683C" w14:textId="1889A725" w:rsidR="00024058" w:rsidRPr="00950AB4" w:rsidRDefault="00024058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§ 1</w:t>
      </w:r>
    </w:p>
    <w:p w14:paraId="2DD876E4" w14:textId="68ABEED9" w:rsidR="00DD6FD4" w:rsidRPr="00950AB4" w:rsidRDefault="00024058" w:rsidP="00E74EAF">
      <w:pPr>
        <w:pStyle w:val="Akapitzlist"/>
        <w:numPr>
          <w:ilvl w:val="0"/>
          <w:numId w:val="32"/>
        </w:numPr>
        <w:ind w:left="284" w:right="-284" w:hanging="284"/>
        <w:jc w:val="both"/>
        <w:rPr>
          <w:rFonts w:ascii="Open Sans" w:hAnsi="Open Sans" w:cs="Open Sans"/>
          <w:lang w:eastAsia="pl-PL"/>
        </w:rPr>
      </w:pPr>
      <w:r w:rsidRPr="00950AB4">
        <w:rPr>
          <w:rFonts w:ascii="Open Sans" w:hAnsi="Open Sans" w:cs="Open Sans"/>
          <w:lang w:eastAsia="pl-PL"/>
        </w:rPr>
        <w:t>Umowa zawarta</w:t>
      </w:r>
      <w:r w:rsidR="002D777C" w:rsidRPr="00950AB4">
        <w:rPr>
          <w:rFonts w:ascii="Open Sans" w:hAnsi="Open Sans" w:cs="Open Sans"/>
          <w:lang w:eastAsia="pl-PL"/>
        </w:rPr>
        <w:t xml:space="preserve"> została</w:t>
      </w:r>
      <w:r w:rsidRPr="00950AB4">
        <w:rPr>
          <w:rFonts w:ascii="Open Sans" w:hAnsi="Open Sans" w:cs="Open Sans"/>
          <w:lang w:eastAsia="pl-PL"/>
        </w:rPr>
        <w:t xml:space="preserve"> </w:t>
      </w:r>
      <w:r w:rsidR="00BD545F">
        <w:rPr>
          <w:rFonts w:ascii="Open Sans" w:hAnsi="Open Sans" w:cs="Open Sans"/>
          <w:lang w:eastAsia="pl-PL"/>
        </w:rPr>
        <w:t>w celu zapewnienia realizacji</w:t>
      </w:r>
      <w:r w:rsidRPr="00950AB4">
        <w:rPr>
          <w:rFonts w:ascii="Open Sans" w:hAnsi="Open Sans" w:cs="Open Sans"/>
          <w:lang w:eastAsia="pl-PL"/>
        </w:rPr>
        <w:t xml:space="preserve"> </w:t>
      </w:r>
      <w:r w:rsidR="00DA3ED6" w:rsidRPr="00950AB4">
        <w:rPr>
          <w:rFonts w:ascii="Open Sans" w:hAnsi="Open Sans" w:cs="Open Sans"/>
          <w:lang w:eastAsia="pl-PL"/>
        </w:rPr>
        <w:t>potrzeb</w:t>
      </w:r>
      <w:r w:rsidR="00BD545F">
        <w:rPr>
          <w:rFonts w:ascii="Open Sans" w:hAnsi="Open Sans" w:cs="Open Sans"/>
          <w:lang w:eastAsia="pl-PL"/>
        </w:rPr>
        <w:t>y</w:t>
      </w:r>
      <w:r w:rsidR="00DA3ED6" w:rsidRPr="00950AB4">
        <w:rPr>
          <w:rFonts w:ascii="Open Sans" w:hAnsi="Open Sans" w:cs="Open Sans"/>
          <w:lang w:eastAsia="pl-PL"/>
        </w:rPr>
        <w:t xml:space="preserve"> </w:t>
      </w:r>
      <w:r w:rsidRPr="00950AB4">
        <w:rPr>
          <w:rFonts w:ascii="Open Sans" w:hAnsi="Open Sans" w:cs="Open Sans"/>
          <w:lang w:eastAsia="pl-PL"/>
        </w:rPr>
        <w:t>zagospodarowani</w:t>
      </w:r>
      <w:r w:rsidR="00DA3ED6" w:rsidRPr="00950AB4">
        <w:rPr>
          <w:rFonts w:ascii="Open Sans" w:hAnsi="Open Sans" w:cs="Open Sans"/>
          <w:lang w:eastAsia="pl-PL"/>
        </w:rPr>
        <w:t>a</w:t>
      </w:r>
      <w:r w:rsidRPr="00950AB4">
        <w:rPr>
          <w:rFonts w:ascii="Open Sans" w:hAnsi="Open Sans" w:cs="Open Sans"/>
          <w:lang w:eastAsia="pl-PL"/>
        </w:rPr>
        <w:t xml:space="preserve"> odpadów o kodach odpadu</w:t>
      </w:r>
      <w:r w:rsidR="002D777C" w:rsidRPr="00950AB4">
        <w:rPr>
          <w:rFonts w:ascii="Open Sans" w:hAnsi="Open Sans" w:cs="Open Sans"/>
          <w:lang w:eastAsia="pl-PL"/>
        </w:rPr>
        <w:t xml:space="preserve"> grupy </w:t>
      </w:r>
      <w:r w:rsidR="00B0531D" w:rsidRPr="00950AB4">
        <w:rPr>
          <w:rFonts w:ascii="Open Sans" w:hAnsi="Open Sans" w:cs="Open Sans"/>
          <w:lang w:eastAsia="pl-PL"/>
        </w:rPr>
        <w:t>17 – Odpady z budowy, remontów i demontażu obiektów budowlanych oraz infrastruktury drogowej (włączając glebę i ziemię z terenów zanieczyszczonych)</w:t>
      </w:r>
      <w:r w:rsidR="00DA3ED6" w:rsidRPr="00950AB4">
        <w:rPr>
          <w:rFonts w:ascii="Open Sans" w:hAnsi="Open Sans" w:cs="Open Sans"/>
          <w:lang w:eastAsia="pl-PL"/>
        </w:rPr>
        <w:t>.</w:t>
      </w:r>
    </w:p>
    <w:p w14:paraId="7B5C8C3F" w14:textId="643A5B96" w:rsidR="00024058" w:rsidRPr="00950AB4" w:rsidRDefault="00615D1B" w:rsidP="00E74EAF">
      <w:pPr>
        <w:pStyle w:val="Akapitzlist"/>
        <w:numPr>
          <w:ilvl w:val="0"/>
          <w:numId w:val="32"/>
        </w:numPr>
        <w:ind w:left="284" w:right="-284" w:hanging="284"/>
        <w:jc w:val="both"/>
        <w:rPr>
          <w:rFonts w:ascii="Open Sans" w:hAnsi="Open Sans" w:cs="Open Sans"/>
          <w:lang w:eastAsia="pl-PL"/>
        </w:rPr>
      </w:pPr>
      <w:r w:rsidRPr="00950AB4">
        <w:rPr>
          <w:rFonts w:ascii="Open Sans" w:hAnsi="Open Sans" w:cs="Open Sans"/>
          <w:lang w:eastAsia="pl-PL"/>
        </w:rPr>
        <w:t xml:space="preserve">Rodzaj </w:t>
      </w:r>
      <w:r w:rsidR="00B0531D" w:rsidRPr="00950AB4">
        <w:rPr>
          <w:rFonts w:ascii="Open Sans" w:hAnsi="Open Sans" w:cs="Open Sans"/>
          <w:lang w:eastAsia="pl-PL"/>
        </w:rPr>
        <w:t xml:space="preserve">odpadów, przewidywana szacunkowa ilość odpadów przekazanych </w:t>
      </w:r>
      <w:r w:rsidR="00C03979" w:rsidRPr="00950AB4">
        <w:rPr>
          <w:rFonts w:ascii="Open Sans" w:hAnsi="Open Sans" w:cs="Open Sans"/>
          <w:lang w:eastAsia="pl-PL"/>
        </w:rPr>
        <w:br/>
      </w:r>
      <w:r w:rsidR="00B0531D" w:rsidRPr="00950AB4">
        <w:rPr>
          <w:rFonts w:ascii="Open Sans" w:hAnsi="Open Sans" w:cs="Open Sans"/>
          <w:lang w:eastAsia="pl-PL"/>
        </w:rPr>
        <w:t>do zagospodarowania została przedstawiona tabelarycznie w S</w:t>
      </w:r>
      <w:r w:rsidR="002D777C" w:rsidRPr="00950AB4">
        <w:rPr>
          <w:rFonts w:ascii="Open Sans" w:hAnsi="Open Sans" w:cs="Open Sans"/>
          <w:lang w:eastAsia="pl-PL"/>
        </w:rPr>
        <w:t>pecyfikacj</w:t>
      </w:r>
      <w:r w:rsidR="00B0531D" w:rsidRPr="00950AB4">
        <w:rPr>
          <w:rFonts w:ascii="Open Sans" w:hAnsi="Open Sans" w:cs="Open Sans"/>
          <w:lang w:eastAsia="pl-PL"/>
        </w:rPr>
        <w:t>i</w:t>
      </w:r>
      <w:r w:rsidR="002D777C" w:rsidRPr="00950AB4">
        <w:rPr>
          <w:rFonts w:ascii="Open Sans" w:hAnsi="Open Sans" w:cs="Open Sans"/>
          <w:lang w:eastAsia="pl-PL"/>
        </w:rPr>
        <w:t xml:space="preserve"> przekazanych do zagospodarowania odpadów stanowi</w:t>
      </w:r>
      <w:r w:rsidR="00B0531D" w:rsidRPr="00950AB4">
        <w:rPr>
          <w:rFonts w:ascii="Open Sans" w:hAnsi="Open Sans" w:cs="Open Sans"/>
          <w:lang w:eastAsia="pl-PL"/>
        </w:rPr>
        <w:t>ącej</w:t>
      </w:r>
      <w:r w:rsidR="002D777C" w:rsidRPr="00950AB4">
        <w:rPr>
          <w:rFonts w:ascii="Open Sans" w:hAnsi="Open Sans" w:cs="Open Sans"/>
          <w:lang w:eastAsia="pl-PL"/>
        </w:rPr>
        <w:t xml:space="preserve"> załącznik do niniejszej </w:t>
      </w:r>
      <w:r w:rsidR="00935EEE" w:rsidRPr="00950AB4">
        <w:rPr>
          <w:rFonts w:ascii="Open Sans" w:hAnsi="Open Sans" w:cs="Open Sans"/>
          <w:lang w:eastAsia="pl-PL"/>
        </w:rPr>
        <w:t>U</w:t>
      </w:r>
      <w:r w:rsidR="002D777C" w:rsidRPr="00950AB4">
        <w:rPr>
          <w:rFonts w:ascii="Open Sans" w:hAnsi="Open Sans" w:cs="Open Sans"/>
          <w:lang w:eastAsia="pl-PL"/>
        </w:rPr>
        <w:t>mowy.</w:t>
      </w:r>
    </w:p>
    <w:p w14:paraId="395DF36A" w14:textId="6BF85F1C" w:rsidR="002D777C" w:rsidRPr="00950AB4" w:rsidRDefault="002D777C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§ 2</w:t>
      </w:r>
    </w:p>
    <w:p w14:paraId="4326AAE8" w14:textId="600FE389" w:rsidR="002D777C" w:rsidRPr="00950AB4" w:rsidRDefault="002D777C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Wytwórcą odpadów wymienionych w § 1 ni</w:t>
      </w:r>
      <w:r w:rsidR="00935EEE" w:rsidRPr="00950AB4">
        <w:rPr>
          <w:rFonts w:ascii="Open Sans" w:hAnsi="Open Sans" w:cs="Open Sans"/>
          <w:sz w:val="22"/>
          <w:szCs w:val="22"/>
          <w:lang w:eastAsia="pl-PL"/>
        </w:rPr>
        <w:t>niejszej Umowy jest Gmina Miasta Gdańska - Gdański Zarząd Dróg, na podstawie odrębnych umów zawartych z wykonawcami zlecanych prac.</w:t>
      </w:r>
    </w:p>
    <w:p w14:paraId="24EF9D4A" w14:textId="4AE871A7" w:rsidR="00D03B12" w:rsidRPr="00950AB4" w:rsidRDefault="00D03B12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§ </w:t>
      </w:r>
      <w:r w:rsidR="00935EEE" w:rsidRPr="00950AB4">
        <w:rPr>
          <w:rFonts w:ascii="Open Sans" w:hAnsi="Open Sans" w:cs="Open Sans"/>
          <w:sz w:val="22"/>
          <w:szCs w:val="22"/>
          <w:lang w:eastAsia="pl-PL"/>
        </w:rPr>
        <w:t>3</w:t>
      </w:r>
    </w:p>
    <w:p w14:paraId="08AE9518" w14:textId="5CF4A664" w:rsidR="00D03B12" w:rsidRPr="00950AB4" w:rsidRDefault="00D03B12" w:rsidP="00E74EAF">
      <w:pPr>
        <w:pStyle w:val="Akapitzlist"/>
        <w:numPr>
          <w:ilvl w:val="0"/>
          <w:numId w:val="33"/>
        </w:numPr>
        <w:ind w:left="284" w:right="-284" w:hanging="284"/>
        <w:jc w:val="both"/>
        <w:rPr>
          <w:rFonts w:ascii="Open Sans" w:hAnsi="Open Sans" w:cs="Open Sans"/>
          <w:bCs/>
          <w:lang w:eastAsia="pl-PL"/>
        </w:rPr>
      </w:pPr>
      <w:r w:rsidRPr="00950AB4">
        <w:rPr>
          <w:rFonts w:ascii="Open Sans" w:hAnsi="Open Sans" w:cs="Open Sans"/>
          <w:bCs/>
          <w:lang w:eastAsia="pl-PL"/>
        </w:rPr>
        <w:t xml:space="preserve">Na podstawie zapytania ofertowego </w:t>
      </w:r>
      <w:r w:rsidR="00935EEE" w:rsidRPr="00950AB4">
        <w:rPr>
          <w:rFonts w:ascii="Open Sans" w:hAnsi="Open Sans" w:cs="Open Sans"/>
          <w:bCs/>
          <w:lang w:eastAsia="pl-PL"/>
        </w:rPr>
        <w:t>Wytwórc</w:t>
      </w:r>
      <w:r w:rsidR="00615D1B" w:rsidRPr="00950AB4">
        <w:rPr>
          <w:rFonts w:ascii="Open Sans" w:hAnsi="Open Sans" w:cs="Open Sans"/>
          <w:bCs/>
          <w:lang w:eastAsia="pl-PL"/>
        </w:rPr>
        <w:t>y</w:t>
      </w:r>
      <w:r w:rsidR="00935EEE" w:rsidRPr="00950AB4">
        <w:rPr>
          <w:rFonts w:ascii="Open Sans" w:hAnsi="Open Sans" w:cs="Open Sans"/>
          <w:bCs/>
          <w:lang w:eastAsia="pl-PL"/>
        </w:rPr>
        <w:t xml:space="preserve"> </w:t>
      </w:r>
      <w:r w:rsidRPr="00950AB4">
        <w:rPr>
          <w:rFonts w:ascii="Open Sans" w:hAnsi="Open Sans" w:cs="Open Sans"/>
          <w:bCs/>
          <w:lang w:eastAsia="pl-PL"/>
        </w:rPr>
        <w:t xml:space="preserve">z dnia </w:t>
      </w:r>
      <w:r w:rsidR="00CB5008" w:rsidRPr="00950AB4">
        <w:rPr>
          <w:rFonts w:ascii="Open Sans" w:hAnsi="Open Sans" w:cs="Open Sans"/>
          <w:bCs/>
          <w:lang w:eastAsia="pl-PL"/>
        </w:rPr>
        <w:t>……..</w:t>
      </w:r>
      <w:r w:rsidR="003D6341" w:rsidRPr="00950AB4">
        <w:rPr>
          <w:rFonts w:ascii="Open Sans" w:hAnsi="Open Sans" w:cs="Open Sans"/>
          <w:bCs/>
          <w:lang w:eastAsia="pl-PL"/>
        </w:rPr>
        <w:t>………… 202</w:t>
      </w:r>
      <w:r w:rsidR="00F80F6E">
        <w:rPr>
          <w:rFonts w:ascii="Open Sans" w:hAnsi="Open Sans" w:cs="Open Sans"/>
          <w:bCs/>
          <w:lang w:eastAsia="pl-PL"/>
        </w:rPr>
        <w:t xml:space="preserve">6 </w:t>
      </w:r>
      <w:r w:rsidRPr="00950AB4">
        <w:rPr>
          <w:rFonts w:ascii="Open Sans" w:hAnsi="Open Sans" w:cs="Open Sans"/>
          <w:bCs/>
          <w:lang w:eastAsia="pl-PL"/>
        </w:rPr>
        <w:t xml:space="preserve">r. i oferty </w:t>
      </w:r>
      <w:r w:rsidR="00935EEE" w:rsidRPr="00950AB4">
        <w:rPr>
          <w:rFonts w:ascii="Open Sans" w:hAnsi="Open Sans" w:cs="Open Sans"/>
          <w:bCs/>
          <w:lang w:eastAsia="pl-PL"/>
        </w:rPr>
        <w:t>Przejmującego</w:t>
      </w:r>
      <w:r w:rsidRPr="00950AB4">
        <w:rPr>
          <w:rFonts w:ascii="Open Sans" w:hAnsi="Open Sans" w:cs="Open Sans"/>
          <w:bCs/>
          <w:lang w:eastAsia="pl-PL"/>
        </w:rPr>
        <w:t xml:space="preserve">, które stanowią integralną część niniejszej Umowy, </w:t>
      </w:r>
      <w:r w:rsidR="00CC4749" w:rsidRPr="00950AB4">
        <w:rPr>
          <w:rFonts w:ascii="Open Sans" w:hAnsi="Open Sans" w:cs="Open Sans"/>
          <w:bCs/>
          <w:lang w:eastAsia="pl-PL"/>
        </w:rPr>
        <w:t xml:space="preserve">Wytwórca </w:t>
      </w:r>
      <w:r w:rsidR="002F03EF" w:rsidRPr="00950AB4">
        <w:rPr>
          <w:rFonts w:ascii="Open Sans" w:hAnsi="Open Sans" w:cs="Open Sans"/>
          <w:bCs/>
          <w:lang w:eastAsia="pl-PL"/>
        </w:rPr>
        <w:t>przekazuje Przejmującemu</w:t>
      </w:r>
      <w:r w:rsidR="00D57539" w:rsidRPr="00950AB4">
        <w:rPr>
          <w:rFonts w:ascii="Open Sans" w:hAnsi="Open Sans" w:cs="Open Sans"/>
          <w:bCs/>
          <w:lang w:eastAsia="pl-PL"/>
        </w:rPr>
        <w:t xml:space="preserve"> odpady uzyskane </w:t>
      </w:r>
      <w:r w:rsidRPr="00950AB4">
        <w:rPr>
          <w:rFonts w:ascii="Open Sans" w:hAnsi="Open Sans" w:cs="Open Sans"/>
          <w:bCs/>
          <w:lang w:eastAsia="pl-PL"/>
        </w:rPr>
        <w:t>w ramach działalności statutowej Gdańskiego Za</w:t>
      </w:r>
      <w:r w:rsidR="002E1A6F" w:rsidRPr="00950AB4">
        <w:rPr>
          <w:rFonts w:ascii="Open Sans" w:hAnsi="Open Sans" w:cs="Open Sans"/>
          <w:bCs/>
          <w:lang w:eastAsia="pl-PL"/>
        </w:rPr>
        <w:t>rządu Dróg (utrzymanie, remonty</w:t>
      </w:r>
      <w:r w:rsidR="0006488F" w:rsidRPr="00950AB4">
        <w:rPr>
          <w:rFonts w:ascii="Open Sans" w:hAnsi="Open Sans" w:cs="Open Sans"/>
          <w:bCs/>
          <w:lang w:eastAsia="pl-PL"/>
        </w:rPr>
        <w:t xml:space="preserve"> i</w:t>
      </w:r>
      <w:r w:rsidR="002E1A6F" w:rsidRPr="00950AB4">
        <w:rPr>
          <w:rFonts w:ascii="Open Sans" w:hAnsi="Open Sans" w:cs="Open Sans"/>
          <w:bCs/>
          <w:lang w:eastAsia="pl-PL"/>
        </w:rPr>
        <w:t xml:space="preserve"> przebudowy powierzonego mienia Gminy Miasta Gdańska)</w:t>
      </w:r>
      <w:r w:rsidR="008D4315" w:rsidRPr="00950AB4">
        <w:rPr>
          <w:rFonts w:ascii="Open Sans" w:hAnsi="Open Sans" w:cs="Open Sans"/>
          <w:bCs/>
          <w:lang w:eastAsia="pl-PL"/>
        </w:rPr>
        <w:t>.</w:t>
      </w:r>
    </w:p>
    <w:p w14:paraId="11F09AC3" w14:textId="5F13D072" w:rsidR="008D4315" w:rsidRPr="00950AB4" w:rsidRDefault="008D4315" w:rsidP="00E74EAF">
      <w:pPr>
        <w:pStyle w:val="Akapitzlist"/>
        <w:numPr>
          <w:ilvl w:val="0"/>
          <w:numId w:val="33"/>
        </w:numPr>
        <w:tabs>
          <w:tab w:val="left" w:pos="284"/>
        </w:tabs>
        <w:ind w:left="284" w:right="-284" w:hanging="284"/>
        <w:jc w:val="both"/>
        <w:rPr>
          <w:rFonts w:ascii="Open Sans" w:hAnsi="Open Sans" w:cs="Open Sans"/>
          <w:lang w:eastAsia="pl-PL"/>
        </w:rPr>
      </w:pPr>
      <w:r w:rsidRPr="00950AB4">
        <w:rPr>
          <w:rFonts w:ascii="Open Sans" w:hAnsi="Open Sans" w:cs="Open Sans"/>
          <w:lang w:eastAsia="pl-PL"/>
        </w:rPr>
        <w:t>Ustalone</w:t>
      </w:r>
      <w:r w:rsidR="005A4BDC" w:rsidRPr="00950AB4">
        <w:rPr>
          <w:rFonts w:ascii="Open Sans" w:hAnsi="Open Sans" w:cs="Open Sans"/>
          <w:lang w:eastAsia="pl-PL"/>
        </w:rPr>
        <w:t xml:space="preserve"> w </w:t>
      </w:r>
      <w:r w:rsidR="00DF5EDA" w:rsidRPr="00950AB4">
        <w:rPr>
          <w:rFonts w:ascii="Open Sans" w:hAnsi="Open Sans" w:cs="Open Sans"/>
          <w:lang w:eastAsia="pl-PL"/>
        </w:rPr>
        <w:t>S</w:t>
      </w:r>
      <w:r w:rsidR="005A4BDC" w:rsidRPr="00950AB4">
        <w:rPr>
          <w:rFonts w:ascii="Open Sans" w:hAnsi="Open Sans" w:cs="Open Sans"/>
          <w:lang w:eastAsia="pl-PL"/>
        </w:rPr>
        <w:t>pecyfikacji stanowiącej załącznik do niniejszej Umowy</w:t>
      </w:r>
      <w:r w:rsidRPr="00950AB4">
        <w:rPr>
          <w:rFonts w:ascii="Open Sans" w:hAnsi="Open Sans" w:cs="Open Sans"/>
          <w:lang w:eastAsia="pl-PL"/>
        </w:rPr>
        <w:t xml:space="preserve"> ceny jednostkowe odpadów są ostateczne i nie podlegają jakimkolwiek zmianom w czasie realizacji umowy.</w:t>
      </w:r>
    </w:p>
    <w:p w14:paraId="516D2206" w14:textId="59D9FBE3" w:rsidR="00882A8D" w:rsidRPr="00950AB4" w:rsidRDefault="008D4315" w:rsidP="00E74EAF">
      <w:pPr>
        <w:pStyle w:val="Akapitzlist"/>
        <w:numPr>
          <w:ilvl w:val="0"/>
          <w:numId w:val="33"/>
        </w:numPr>
        <w:tabs>
          <w:tab w:val="left" w:pos="284"/>
        </w:tabs>
        <w:ind w:left="284" w:right="-284" w:hanging="284"/>
        <w:jc w:val="both"/>
        <w:rPr>
          <w:rFonts w:ascii="Open Sans" w:hAnsi="Open Sans" w:cs="Open Sans"/>
          <w:lang w:eastAsia="pl-PL"/>
        </w:rPr>
      </w:pPr>
      <w:r w:rsidRPr="00950AB4">
        <w:rPr>
          <w:rFonts w:ascii="Open Sans" w:hAnsi="Open Sans" w:cs="Open Sans"/>
          <w:lang w:eastAsia="pl-PL"/>
        </w:rPr>
        <w:t xml:space="preserve">Planowane </w:t>
      </w:r>
      <w:r w:rsidR="005A4BDC" w:rsidRPr="00950AB4">
        <w:rPr>
          <w:rFonts w:ascii="Open Sans" w:hAnsi="Open Sans" w:cs="Open Sans"/>
          <w:lang w:eastAsia="pl-PL"/>
        </w:rPr>
        <w:t xml:space="preserve">w </w:t>
      </w:r>
      <w:r w:rsidR="00DF5EDA" w:rsidRPr="00950AB4">
        <w:rPr>
          <w:rFonts w:ascii="Open Sans" w:hAnsi="Open Sans" w:cs="Open Sans"/>
          <w:lang w:eastAsia="pl-PL"/>
        </w:rPr>
        <w:t>S</w:t>
      </w:r>
      <w:r w:rsidR="005A4BDC" w:rsidRPr="00950AB4">
        <w:rPr>
          <w:rFonts w:ascii="Open Sans" w:hAnsi="Open Sans" w:cs="Open Sans"/>
          <w:lang w:eastAsia="pl-PL"/>
        </w:rPr>
        <w:t xml:space="preserve">pecyfikacji stanowiącej załącznik do niniejszej Umowy </w:t>
      </w:r>
      <w:r w:rsidRPr="00950AB4">
        <w:rPr>
          <w:rFonts w:ascii="Open Sans" w:hAnsi="Open Sans" w:cs="Open Sans"/>
          <w:lang w:eastAsia="pl-PL"/>
        </w:rPr>
        <w:t xml:space="preserve">ilości odpadów są szacunkowe i mogą ulec zmianie </w:t>
      </w:r>
      <w:r w:rsidR="00A261D2" w:rsidRPr="00950AB4">
        <w:rPr>
          <w:rFonts w:ascii="Open Sans" w:hAnsi="Open Sans" w:cs="Open Sans"/>
          <w:lang w:eastAsia="pl-PL"/>
        </w:rPr>
        <w:t>(zmniejszeniu</w:t>
      </w:r>
      <w:r w:rsidR="00882A8D" w:rsidRPr="00950AB4">
        <w:rPr>
          <w:rFonts w:ascii="Open Sans" w:hAnsi="Open Sans" w:cs="Open Sans"/>
          <w:lang w:eastAsia="pl-PL"/>
        </w:rPr>
        <w:t xml:space="preserve"> l</w:t>
      </w:r>
      <w:r w:rsidR="00A261D2" w:rsidRPr="00950AB4">
        <w:rPr>
          <w:rFonts w:ascii="Open Sans" w:hAnsi="Open Sans" w:cs="Open Sans"/>
          <w:lang w:eastAsia="pl-PL"/>
        </w:rPr>
        <w:t>u</w:t>
      </w:r>
      <w:r w:rsidR="00882A8D" w:rsidRPr="00950AB4">
        <w:rPr>
          <w:rFonts w:ascii="Open Sans" w:hAnsi="Open Sans" w:cs="Open Sans"/>
          <w:lang w:eastAsia="pl-PL"/>
        </w:rPr>
        <w:t xml:space="preserve">b zwiększeniu) w trakcie </w:t>
      </w:r>
      <w:r w:rsidR="00A261D2" w:rsidRPr="00950AB4">
        <w:rPr>
          <w:rFonts w:ascii="Open Sans" w:hAnsi="Open Sans" w:cs="Open Sans"/>
          <w:lang w:eastAsia="pl-PL"/>
        </w:rPr>
        <w:t>trwania</w:t>
      </w:r>
      <w:r w:rsidR="00882A8D" w:rsidRPr="00950AB4">
        <w:rPr>
          <w:rFonts w:ascii="Open Sans" w:hAnsi="Open Sans" w:cs="Open Sans"/>
          <w:lang w:eastAsia="pl-PL"/>
        </w:rPr>
        <w:t xml:space="preserve"> umowy, </w:t>
      </w:r>
      <w:r w:rsidR="00DF5EDA" w:rsidRPr="00950AB4">
        <w:rPr>
          <w:rFonts w:ascii="Open Sans" w:hAnsi="Open Sans" w:cs="Open Sans"/>
          <w:lang w:eastAsia="pl-PL"/>
        </w:rPr>
        <w:t>z</w:t>
      </w:r>
      <w:r w:rsidR="00A261D2" w:rsidRPr="00950AB4">
        <w:rPr>
          <w:rFonts w:ascii="Open Sans" w:hAnsi="Open Sans" w:cs="Open Sans"/>
          <w:lang w:eastAsia="pl-PL"/>
        </w:rPr>
        <w:t xml:space="preserve"> tytułu czego </w:t>
      </w:r>
      <w:r w:rsidR="00DF5EDA" w:rsidRPr="00950AB4">
        <w:rPr>
          <w:rFonts w:ascii="Open Sans" w:hAnsi="Open Sans" w:cs="Open Sans"/>
          <w:lang w:eastAsia="pl-PL"/>
        </w:rPr>
        <w:t xml:space="preserve">Przyjmującemu </w:t>
      </w:r>
      <w:r w:rsidR="00A261D2" w:rsidRPr="00950AB4">
        <w:rPr>
          <w:rFonts w:ascii="Open Sans" w:hAnsi="Open Sans" w:cs="Open Sans"/>
          <w:lang w:eastAsia="pl-PL"/>
        </w:rPr>
        <w:t xml:space="preserve">nie przysługują żadne roszczenia wobec </w:t>
      </w:r>
      <w:r w:rsidR="00DF5EDA" w:rsidRPr="00950AB4">
        <w:rPr>
          <w:rFonts w:ascii="Open Sans" w:hAnsi="Open Sans" w:cs="Open Sans"/>
          <w:lang w:eastAsia="pl-PL"/>
        </w:rPr>
        <w:t>Wytwórcy</w:t>
      </w:r>
      <w:r w:rsidR="00A261D2" w:rsidRPr="00950AB4">
        <w:rPr>
          <w:rFonts w:ascii="Open Sans" w:hAnsi="Open Sans" w:cs="Open Sans"/>
          <w:lang w:eastAsia="pl-PL"/>
        </w:rPr>
        <w:t>, jeżeli t</w:t>
      </w:r>
      <w:r w:rsidR="00DF5EDA" w:rsidRPr="00950AB4">
        <w:rPr>
          <w:rFonts w:ascii="Open Sans" w:hAnsi="Open Sans" w:cs="Open Sans"/>
          <w:lang w:eastAsia="pl-PL"/>
        </w:rPr>
        <w:t>a</w:t>
      </w:r>
      <w:r w:rsidR="00A261D2" w:rsidRPr="00950AB4">
        <w:rPr>
          <w:rFonts w:ascii="Open Sans" w:hAnsi="Open Sans" w:cs="Open Sans"/>
          <w:lang w:eastAsia="pl-PL"/>
        </w:rPr>
        <w:t xml:space="preserve"> ilość będzie mniejsza lub większa niż szacowana. </w:t>
      </w:r>
      <w:r w:rsidR="00DF5EDA" w:rsidRPr="00950AB4">
        <w:rPr>
          <w:rFonts w:ascii="Open Sans" w:hAnsi="Open Sans" w:cs="Open Sans"/>
          <w:lang w:eastAsia="pl-PL"/>
        </w:rPr>
        <w:t xml:space="preserve">Przyjmujący </w:t>
      </w:r>
      <w:r w:rsidR="00A261D2" w:rsidRPr="00950AB4">
        <w:rPr>
          <w:rFonts w:ascii="Open Sans" w:hAnsi="Open Sans" w:cs="Open Sans"/>
          <w:lang w:eastAsia="pl-PL"/>
        </w:rPr>
        <w:t>zobowiązany jest do odbioru pełnej ilości szacowanej ilości</w:t>
      </w:r>
      <w:r w:rsidR="00A261D2" w:rsidRPr="00950AB4">
        <w:rPr>
          <w:rFonts w:ascii="Open Sans" w:hAnsi="Open Sans" w:cs="Open Sans"/>
          <w:bCs/>
          <w:lang w:eastAsia="pl-PL"/>
        </w:rPr>
        <w:t xml:space="preserve"> </w:t>
      </w:r>
      <w:r w:rsidR="00964342" w:rsidRPr="00950AB4">
        <w:rPr>
          <w:rFonts w:ascii="Open Sans" w:hAnsi="Open Sans" w:cs="Open Sans"/>
          <w:bCs/>
          <w:lang w:eastAsia="pl-PL"/>
        </w:rPr>
        <w:t>odpadu</w:t>
      </w:r>
      <w:r w:rsidR="00A261D2" w:rsidRPr="00950AB4">
        <w:rPr>
          <w:rFonts w:ascii="Open Sans" w:hAnsi="Open Sans" w:cs="Open Sans"/>
          <w:lang w:eastAsia="pl-PL"/>
        </w:rPr>
        <w:t>, na któr</w:t>
      </w:r>
      <w:r w:rsidR="0006488F" w:rsidRPr="00950AB4">
        <w:rPr>
          <w:rFonts w:ascii="Open Sans" w:hAnsi="Open Sans" w:cs="Open Sans"/>
          <w:lang w:eastAsia="pl-PL"/>
        </w:rPr>
        <w:t>ą</w:t>
      </w:r>
      <w:r w:rsidR="00A261D2" w:rsidRPr="00950AB4">
        <w:rPr>
          <w:rFonts w:ascii="Open Sans" w:hAnsi="Open Sans" w:cs="Open Sans"/>
          <w:lang w:eastAsia="pl-PL"/>
        </w:rPr>
        <w:t xml:space="preserve"> złoż</w:t>
      </w:r>
      <w:r w:rsidR="0006488F" w:rsidRPr="00950AB4">
        <w:rPr>
          <w:rFonts w:ascii="Open Sans" w:hAnsi="Open Sans" w:cs="Open Sans"/>
          <w:lang w:eastAsia="pl-PL"/>
        </w:rPr>
        <w:t>ył</w:t>
      </w:r>
      <w:r w:rsidR="00A261D2" w:rsidRPr="00950AB4">
        <w:rPr>
          <w:rFonts w:ascii="Open Sans" w:hAnsi="Open Sans" w:cs="Open Sans"/>
          <w:lang w:eastAsia="pl-PL"/>
        </w:rPr>
        <w:t xml:space="preserve"> ofert</w:t>
      </w:r>
      <w:r w:rsidR="0006488F" w:rsidRPr="00950AB4">
        <w:rPr>
          <w:rFonts w:ascii="Open Sans" w:hAnsi="Open Sans" w:cs="Open Sans"/>
          <w:lang w:eastAsia="pl-PL"/>
        </w:rPr>
        <w:t>ę</w:t>
      </w:r>
      <w:r w:rsidR="00A261D2" w:rsidRPr="00950AB4">
        <w:rPr>
          <w:rFonts w:ascii="Open Sans" w:hAnsi="Open Sans" w:cs="Open Sans"/>
          <w:lang w:eastAsia="pl-PL"/>
        </w:rPr>
        <w:t>.</w:t>
      </w:r>
    </w:p>
    <w:p w14:paraId="50F51B15" w14:textId="77777777" w:rsidR="00DA3ED6" w:rsidRPr="00950AB4" w:rsidRDefault="00DA3ED6" w:rsidP="00E74EAF">
      <w:pPr>
        <w:spacing w:line="276" w:lineRule="auto"/>
        <w:rPr>
          <w:rFonts w:ascii="Open Sans" w:hAnsi="Open Sans" w:cs="Open Sans"/>
          <w:bCs/>
          <w:sz w:val="22"/>
          <w:szCs w:val="22"/>
          <w:lang w:eastAsia="pl-PL"/>
        </w:rPr>
      </w:pPr>
    </w:p>
    <w:p w14:paraId="61E21FC4" w14:textId="0D3F5038" w:rsidR="00D03B12" w:rsidRPr="00950AB4" w:rsidRDefault="00D03B12" w:rsidP="00E74EAF">
      <w:pPr>
        <w:spacing w:line="276" w:lineRule="auto"/>
        <w:ind w:firstLine="284"/>
        <w:jc w:val="center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lastRenderedPageBreak/>
        <w:t xml:space="preserve">§ </w:t>
      </w:r>
      <w:r w:rsidR="00DA3ED6" w:rsidRPr="00950AB4">
        <w:rPr>
          <w:rFonts w:ascii="Open Sans" w:hAnsi="Open Sans" w:cs="Open Sans"/>
          <w:bCs/>
          <w:sz w:val="22"/>
          <w:szCs w:val="22"/>
          <w:lang w:eastAsia="pl-PL"/>
        </w:rPr>
        <w:t>4</w:t>
      </w:r>
    </w:p>
    <w:p w14:paraId="3AE97C44" w14:textId="6F27B2B1" w:rsidR="00D03B12" w:rsidRPr="00950AB4" w:rsidRDefault="00DF5EDA" w:rsidP="00E74EAF">
      <w:pPr>
        <w:spacing w:line="276" w:lineRule="auto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Przyjmujący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zobowiązany jest do odbioru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>odpadów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>, o który</w:t>
      </w:r>
      <w:r w:rsidR="00E158ED" w:rsidRPr="00950AB4">
        <w:rPr>
          <w:rFonts w:ascii="Open Sans" w:hAnsi="Open Sans" w:cs="Open Sans"/>
          <w:bCs/>
          <w:sz w:val="22"/>
          <w:szCs w:val="22"/>
          <w:lang w:eastAsia="pl-PL"/>
        </w:rPr>
        <w:t>ch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mowa w §1</w:t>
      </w:r>
      <w:r w:rsidR="00E158ED" w:rsidRPr="00950AB4">
        <w:rPr>
          <w:rFonts w:ascii="Open Sans" w:hAnsi="Open Sans" w:cs="Open Sans"/>
          <w:bCs/>
          <w:sz w:val="22"/>
          <w:szCs w:val="22"/>
          <w:lang w:eastAsia="pl-PL"/>
        </w:rPr>
        <w:t>, przez okres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CB5008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12 miesięcy </w:t>
      </w:r>
      <w:r w:rsidR="0089332B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od dnia </w:t>
      </w:r>
      <w:r w:rsidR="00713CC1" w:rsidRPr="00950AB4">
        <w:rPr>
          <w:rFonts w:ascii="Open Sans" w:hAnsi="Open Sans" w:cs="Open Sans"/>
          <w:bCs/>
          <w:sz w:val="22"/>
          <w:szCs w:val="22"/>
          <w:lang w:eastAsia="pl-PL"/>
        </w:rPr>
        <w:t>zawarcia</w:t>
      </w:r>
      <w:r w:rsidR="00CB5008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umowy</w:t>
      </w:r>
      <w:r w:rsidR="0089332B" w:rsidRPr="00950AB4">
        <w:rPr>
          <w:rFonts w:ascii="Open Sans" w:hAnsi="Open Sans" w:cs="Open Sans"/>
          <w:bCs/>
          <w:sz w:val="22"/>
          <w:szCs w:val="22"/>
          <w:lang w:eastAsia="pl-PL"/>
        </w:rPr>
        <w:t>.</w:t>
      </w:r>
    </w:p>
    <w:p w14:paraId="2A512348" w14:textId="77777777" w:rsidR="00D03B12" w:rsidRPr="00950AB4" w:rsidRDefault="00D03B12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05C34E30" w14:textId="70462367" w:rsidR="00D03B12" w:rsidRPr="00950AB4" w:rsidRDefault="00D03B12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§ </w:t>
      </w:r>
      <w:r w:rsidR="00DA3ED6" w:rsidRPr="00950AB4">
        <w:rPr>
          <w:rFonts w:ascii="Open Sans" w:hAnsi="Open Sans" w:cs="Open Sans"/>
          <w:sz w:val="22"/>
          <w:szCs w:val="22"/>
          <w:lang w:eastAsia="pl-PL"/>
        </w:rPr>
        <w:t>5</w:t>
      </w:r>
    </w:p>
    <w:p w14:paraId="309B306D" w14:textId="6BE0843E" w:rsidR="00D03B12" w:rsidRPr="00950AB4" w:rsidRDefault="00DF5EDA" w:rsidP="00E74EAF">
      <w:pPr>
        <w:numPr>
          <w:ilvl w:val="0"/>
          <w:numId w:val="9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Odpady 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będą przekazywane 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Przejmującemu 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na zasadach określonych w zapytaniu ofertowym z dnia </w:t>
      </w:r>
      <w:r w:rsidR="003D6341" w:rsidRPr="00950AB4">
        <w:rPr>
          <w:rFonts w:ascii="Open Sans" w:hAnsi="Open Sans" w:cs="Open Sans"/>
          <w:sz w:val="22"/>
          <w:szCs w:val="22"/>
          <w:lang w:eastAsia="pl-PL"/>
        </w:rPr>
        <w:t xml:space="preserve"> ...............</w:t>
      </w:r>
      <w:r w:rsidR="008760AD" w:rsidRPr="00950AB4">
        <w:rPr>
          <w:rFonts w:ascii="Open Sans" w:hAnsi="Open Sans" w:cs="Open Sans"/>
          <w:sz w:val="22"/>
          <w:szCs w:val="22"/>
          <w:lang w:eastAsia="pl-PL"/>
        </w:rPr>
        <w:t>.</w:t>
      </w:r>
      <w:r w:rsidR="003E7179" w:rsidRPr="00950AB4">
        <w:rPr>
          <w:rFonts w:ascii="Open Sans" w:hAnsi="Open Sans" w:cs="Open Sans"/>
          <w:sz w:val="22"/>
          <w:szCs w:val="22"/>
          <w:lang w:eastAsia="pl-PL"/>
        </w:rPr>
        <w:t xml:space="preserve">.... </w:t>
      </w:r>
      <w:r w:rsidR="003D6341" w:rsidRPr="00950AB4">
        <w:rPr>
          <w:rFonts w:ascii="Open Sans" w:hAnsi="Open Sans" w:cs="Open Sans"/>
          <w:sz w:val="22"/>
          <w:szCs w:val="22"/>
          <w:lang w:eastAsia="pl-PL"/>
        </w:rPr>
        <w:t>202</w:t>
      </w:r>
      <w:r w:rsidR="00F80F6E">
        <w:rPr>
          <w:rFonts w:ascii="Open Sans" w:hAnsi="Open Sans" w:cs="Open Sans"/>
          <w:sz w:val="22"/>
          <w:szCs w:val="22"/>
          <w:lang w:eastAsia="pl-PL"/>
        </w:rPr>
        <w:t xml:space="preserve">6 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>r.</w:t>
      </w:r>
    </w:p>
    <w:p w14:paraId="4C9D86C9" w14:textId="7B360C99" w:rsidR="00D03B12" w:rsidRPr="00950AB4" w:rsidRDefault="00B50997" w:rsidP="00E74EAF">
      <w:pPr>
        <w:numPr>
          <w:ilvl w:val="0"/>
          <w:numId w:val="9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O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>dbi</w:t>
      </w:r>
      <w:r w:rsidRPr="00950AB4">
        <w:rPr>
          <w:rFonts w:ascii="Open Sans" w:hAnsi="Open Sans" w:cs="Open Sans"/>
          <w:sz w:val="22"/>
          <w:szCs w:val="22"/>
          <w:lang w:eastAsia="pl-PL"/>
        </w:rPr>
        <w:t>ó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r </w:t>
      </w:r>
      <w:r w:rsidR="00DF5EDA" w:rsidRPr="00950AB4">
        <w:rPr>
          <w:rFonts w:ascii="Open Sans" w:hAnsi="Open Sans" w:cs="Open Sans"/>
          <w:sz w:val="22"/>
          <w:szCs w:val="22"/>
          <w:lang w:eastAsia="pl-PL"/>
        </w:rPr>
        <w:t xml:space="preserve">odpadów </w:t>
      </w:r>
      <w:r w:rsidR="0097473B" w:rsidRPr="00950AB4">
        <w:rPr>
          <w:rFonts w:ascii="Open Sans" w:hAnsi="Open Sans" w:cs="Open Sans"/>
          <w:sz w:val="22"/>
          <w:szCs w:val="22"/>
          <w:lang w:eastAsia="pl-PL"/>
        </w:rPr>
        <w:t xml:space="preserve">będzie następował 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>w godzinach 8</w:t>
      </w:r>
      <w:r w:rsidR="00D03B12" w:rsidRPr="00950AB4">
        <w:rPr>
          <w:rFonts w:ascii="Open Sans" w:hAnsi="Open Sans" w:cs="Open Sans"/>
          <w:sz w:val="22"/>
          <w:szCs w:val="22"/>
          <w:u w:val="single"/>
          <w:vertAlign w:val="superscript"/>
          <w:lang w:eastAsia="pl-PL"/>
        </w:rPr>
        <w:t>00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 – 15</w:t>
      </w:r>
      <w:r w:rsidR="00D03B12" w:rsidRPr="00950AB4">
        <w:rPr>
          <w:rFonts w:ascii="Open Sans" w:hAnsi="Open Sans" w:cs="Open Sans"/>
          <w:sz w:val="22"/>
          <w:szCs w:val="22"/>
          <w:u w:val="single"/>
          <w:vertAlign w:val="superscript"/>
          <w:lang w:eastAsia="pl-PL"/>
        </w:rPr>
        <w:t>00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 xml:space="preserve"> w dni powszednie.</w:t>
      </w:r>
    </w:p>
    <w:p w14:paraId="5248A7E8" w14:textId="1E3D15F8" w:rsidR="00185869" w:rsidRPr="00950AB4" w:rsidRDefault="00B50997" w:rsidP="00E74EAF">
      <w:pPr>
        <w:numPr>
          <w:ilvl w:val="0"/>
          <w:numId w:val="9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Termin</w:t>
      </w:r>
      <w:r w:rsidR="003E7179" w:rsidRPr="00950AB4">
        <w:rPr>
          <w:rFonts w:ascii="Open Sans" w:hAnsi="Open Sans" w:cs="Open Sans"/>
          <w:sz w:val="22"/>
          <w:szCs w:val="22"/>
          <w:lang w:eastAsia="pl-PL"/>
        </w:rPr>
        <w:t xml:space="preserve">, </w:t>
      </w:r>
      <w:r w:rsidR="00185869" w:rsidRPr="00950AB4">
        <w:rPr>
          <w:rFonts w:ascii="Open Sans" w:hAnsi="Open Sans" w:cs="Open Sans"/>
          <w:sz w:val="22"/>
          <w:szCs w:val="22"/>
          <w:lang w:eastAsia="pl-PL"/>
        </w:rPr>
        <w:t>rodzaj</w:t>
      </w:r>
      <w:r w:rsidR="003E7179"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DF5EDA" w:rsidRPr="00950AB4">
        <w:rPr>
          <w:rFonts w:ascii="Open Sans" w:hAnsi="Open Sans" w:cs="Open Sans"/>
          <w:sz w:val="22"/>
          <w:szCs w:val="22"/>
          <w:lang w:eastAsia="pl-PL"/>
        </w:rPr>
        <w:t xml:space="preserve">odpadów </w:t>
      </w:r>
      <w:r w:rsidR="00185869" w:rsidRPr="00950AB4">
        <w:rPr>
          <w:rFonts w:ascii="Open Sans" w:hAnsi="Open Sans" w:cs="Open Sans"/>
          <w:sz w:val="22"/>
          <w:szCs w:val="22"/>
          <w:lang w:eastAsia="pl-PL"/>
        </w:rPr>
        <w:t xml:space="preserve">oraz szacunkowa ilość będzie podawana </w:t>
      </w:r>
      <w:r w:rsidR="00DF5EDA" w:rsidRPr="00950AB4">
        <w:rPr>
          <w:rFonts w:ascii="Open Sans" w:hAnsi="Open Sans" w:cs="Open Sans"/>
          <w:sz w:val="22"/>
          <w:szCs w:val="22"/>
          <w:lang w:eastAsia="pl-PL"/>
        </w:rPr>
        <w:t xml:space="preserve">Przejmującemu </w:t>
      </w:r>
      <w:r w:rsidR="00185869" w:rsidRPr="00950AB4">
        <w:rPr>
          <w:rFonts w:ascii="Open Sans" w:hAnsi="Open Sans" w:cs="Open Sans"/>
          <w:sz w:val="22"/>
          <w:szCs w:val="22"/>
          <w:lang w:eastAsia="pl-PL"/>
        </w:rPr>
        <w:t xml:space="preserve">przez </w:t>
      </w:r>
      <w:r w:rsidR="00DF5EDA" w:rsidRPr="00950AB4">
        <w:rPr>
          <w:rFonts w:ascii="Open Sans" w:hAnsi="Open Sans" w:cs="Open Sans"/>
          <w:sz w:val="22"/>
          <w:szCs w:val="22"/>
          <w:lang w:eastAsia="pl-PL"/>
        </w:rPr>
        <w:t xml:space="preserve">Wytwórcę </w:t>
      </w:r>
      <w:r w:rsidR="00185869" w:rsidRPr="00950AB4">
        <w:rPr>
          <w:rFonts w:ascii="Open Sans" w:hAnsi="Open Sans" w:cs="Open Sans"/>
          <w:sz w:val="22"/>
          <w:szCs w:val="22"/>
          <w:lang w:eastAsia="pl-PL"/>
        </w:rPr>
        <w:t xml:space="preserve">z co najmniej 3-dniowym wyprzedzeniem, </w:t>
      </w:r>
      <w:r w:rsidR="003E7179" w:rsidRPr="00950AB4">
        <w:rPr>
          <w:rFonts w:ascii="Open Sans" w:hAnsi="Open Sans" w:cs="Open Sans"/>
          <w:sz w:val="22"/>
          <w:szCs w:val="22"/>
          <w:lang w:eastAsia="pl-PL"/>
        </w:rPr>
        <w:t xml:space="preserve">drogą elektroniczną, </w:t>
      </w:r>
      <w:r w:rsidR="00185869" w:rsidRPr="00950AB4">
        <w:rPr>
          <w:rFonts w:ascii="Open Sans" w:hAnsi="Open Sans" w:cs="Open Sans"/>
          <w:sz w:val="22"/>
          <w:szCs w:val="22"/>
          <w:lang w:eastAsia="pl-PL"/>
        </w:rPr>
        <w:t xml:space="preserve">telefonicznie lub faksem na numer </w:t>
      </w:r>
      <w:r w:rsidR="009006C4" w:rsidRPr="00950AB4">
        <w:rPr>
          <w:rFonts w:ascii="Open Sans" w:hAnsi="Open Sans" w:cs="Open Sans"/>
          <w:sz w:val="22"/>
          <w:szCs w:val="22"/>
          <w:lang w:eastAsia="pl-PL"/>
        </w:rPr>
        <w:t>Przejmującego</w:t>
      </w:r>
      <w:r w:rsidR="00185869" w:rsidRPr="00950AB4">
        <w:rPr>
          <w:rFonts w:ascii="Open Sans" w:hAnsi="Open Sans" w:cs="Open Sans"/>
          <w:sz w:val="22"/>
          <w:szCs w:val="22"/>
          <w:lang w:eastAsia="pl-PL"/>
        </w:rPr>
        <w:t>.</w:t>
      </w:r>
    </w:p>
    <w:p w14:paraId="485E55C8" w14:textId="3C1A97F7" w:rsidR="00D03B12" w:rsidRPr="00950AB4" w:rsidRDefault="00D03B12" w:rsidP="00E74EAF">
      <w:pPr>
        <w:numPr>
          <w:ilvl w:val="0"/>
          <w:numId w:val="9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Przekazanie</w:t>
      </w:r>
      <w:r w:rsidR="00964342" w:rsidRPr="00950AB4">
        <w:rPr>
          <w:rFonts w:ascii="Open Sans" w:hAnsi="Open Sans" w:cs="Open Sans"/>
          <w:sz w:val="22"/>
          <w:szCs w:val="22"/>
          <w:lang w:eastAsia="pl-PL"/>
        </w:rPr>
        <w:t xml:space="preserve"> odpadu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nastąpi na podstawie:</w:t>
      </w:r>
    </w:p>
    <w:p w14:paraId="660DC613" w14:textId="0C8FFFFE" w:rsidR="00D03B12" w:rsidRPr="00950AB4" w:rsidRDefault="00D03B12" w:rsidP="00E74EAF">
      <w:pPr>
        <w:numPr>
          <w:ilvl w:val="0"/>
          <w:numId w:val="10"/>
        </w:numPr>
        <w:spacing w:line="276" w:lineRule="auto"/>
        <w:ind w:left="709" w:right="-284" w:hanging="425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kart</w:t>
      </w:r>
      <w:r w:rsidR="00B50997" w:rsidRPr="00950AB4">
        <w:rPr>
          <w:rFonts w:ascii="Open Sans" w:hAnsi="Open Sans" w:cs="Open Sans"/>
          <w:sz w:val="22"/>
          <w:szCs w:val="22"/>
          <w:lang w:eastAsia="pl-PL"/>
        </w:rPr>
        <w:t>y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przekazania odpad</w:t>
      </w:r>
      <w:r w:rsidR="00B50997" w:rsidRPr="00950AB4">
        <w:rPr>
          <w:rFonts w:ascii="Open Sans" w:hAnsi="Open Sans" w:cs="Open Sans"/>
          <w:sz w:val="22"/>
          <w:szCs w:val="22"/>
          <w:lang w:eastAsia="pl-PL"/>
        </w:rPr>
        <w:t>ów</w:t>
      </w:r>
      <w:r w:rsidR="00713CC1" w:rsidRPr="00950AB4">
        <w:rPr>
          <w:rFonts w:ascii="Open Sans" w:hAnsi="Open Sans" w:cs="Open Sans"/>
          <w:sz w:val="22"/>
          <w:szCs w:val="22"/>
          <w:lang w:eastAsia="pl-PL"/>
        </w:rPr>
        <w:t xml:space="preserve"> („KPO”)</w:t>
      </w:r>
      <w:r w:rsidR="00B50997" w:rsidRPr="00950AB4">
        <w:rPr>
          <w:rFonts w:ascii="Open Sans" w:hAnsi="Open Sans" w:cs="Open Sans"/>
          <w:sz w:val="22"/>
          <w:szCs w:val="22"/>
          <w:lang w:eastAsia="pl-PL"/>
        </w:rPr>
        <w:t>,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wystawione</w:t>
      </w:r>
      <w:r w:rsidR="00B50997" w:rsidRPr="00950AB4">
        <w:rPr>
          <w:rFonts w:ascii="Open Sans" w:hAnsi="Open Sans" w:cs="Open Sans"/>
          <w:sz w:val="22"/>
          <w:szCs w:val="22"/>
          <w:lang w:eastAsia="pl-PL"/>
        </w:rPr>
        <w:t>j</w:t>
      </w:r>
      <w:r w:rsidR="00AD57FF" w:rsidRPr="00950AB4">
        <w:rPr>
          <w:rFonts w:ascii="Open Sans" w:hAnsi="Open Sans" w:cs="Open Sans"/>
          <w:sz w:val="22"/>
          <w:szCs w:val="22"/>
          <w:lang w:eastAsia="pl-PL"/>
        </w:rPr>
        <w:t xml:space="preserve"> za pośrednictwem systemu BDO (Baza danych o produktach i opakowaniach oraz o gospodarce odpadami), 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przez </w:t>
      </w:r>
      <w:r w:rsidR="00964342" w:rsidRPr="00950AB4">
        <w:rPr>
          <w:rFonts w:ascii="Open Sans" w:hAnsi="Open Sans" w:cs="Open Sans"/>
          <w:sz w:val="22"/>
          <w:szCs w:val="22"/>
          <w:lang w:eastAsia="pl-PL"/>
        </w:rPr>
        <w:t>Wytwórcę</w:t>
      </w:r>
      <w:r w:rsidR="00A67C97" w:rsidRPr="00950AB4">
        <w:rPr>
          <w:rFonts w:ascii="Open Sans" w:hAnsi="Open Sans" w:cs="Open Sans"/>
          <w:sz w:val="22"/>
          <w:szCs w:val="22"/>
          <w:lang w:eastAsia="pl-PL"/>
        </w:rPr>
        <w:t>, zgodnie z art. 69 ust. 1 ustawy o odpadach, który przekazuje odpady do następnego posiadacza odpadów przed rozpoczęciem ich transportu</w:t>
      </w:r>
      <w:r w:rsidR="00713CC1" w:rsidRPr="00950AB4">
        <w:rPr>
          <w:rFonts w:ascii="Open Sans" w:hAnsi="Open Sans" w:cs="Open Sans"/>
          <w:sz w:val="22"/>
          <w:szCs w:val="22"/>
          <w:lang w:eastAsia="pl-PL"/>
        </w:rPr>
        <w:t>,</w:t>
      </w:r>
    </w:p>
    <w:p w14:paraId="3974C0BD" w14:textId="261BE15D" w:rsidR="00D03B12" w:rsidRPr="00950AB4" w:rsidRDefault="00D03B12" w:rsidP="00E74EAF">
      <w:pPr>
        <w:numPr>
          <w:ilvl w:val="0"/>
          <w:numId w:val="10"/>
        </w:numPr>
        <w:spacing w:line="276" w:lineRule="auto"/>
        <w:ind w:left="709" w:right="-284" w:hanging="425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oryginału kwitu wagowego wystawionego przez </w:t>
      </w:r>
      <w:r w:rsidR="00790422" w:rsidRPr="00950AB4">
        <w:rPr>
          <w:rFonts w:ascii="Open Sans" w:hAnsi="Open Sans" w:cs="Open Sans"/>
          <w:sz w:val="22"/>
          <w:szCs w:val="22"/>
          <w:lang w:eastAsia="pl-PL"/>
        </w:rPr>
        <w:t>Przejmującego</w:t>
      </w:r>
      <w:r w:rsidR="00225BC1" w:rsidRPr="00950AB4">
        <w:rPr>
          <w:rFonts w:ascii="Open Sans" w:hAnsi="Open Sans" w:cs="Open Sans"/>
          <w:sz w:val="22"/>
          <w:szCs w:val="22"/>
          <w:lang w:eastAsia="pl-PL"/>
        </w:rPr>
        <w:t>, który zostanie niezwłocznie wysłany na adres Wytwórcy</w:t>
      </w:r>
      <w:r w:rsidR="006E6F55" w:rsidRPr="00950AB4">
        <w:rPr>
          <w:rFonts w:ascii="Open Sans" w:hAnsi="Open Sans" w:cs="Open Sans"/>
          <w:sz w:val="22"/>
          <w:szCs w:val="22"/>
          <w:lang w:eastAsia="pl-PL"/>
        </w:rPr>
        <w:t xml:space="preserve"> -</w:t>
      </w:r>
      <w:r w:rsidR="00225BC1" w:rsidRPr="00950AB4">
        <w:rPr>
          <w:rFonts w:ascii="Open Sans" w:hAnsi="Open Sans" w:cs="Open Sans"/>
          <w:sz w:val="22"/>
          <w:szCs w:val="22"/>
          <w:lang w:eastAsia="pl-PL"/>
        </w:rPr>
        <w:t xml:space="preserve"> oryginał </w:t>
      </w:r>
      <w:r w:rsidR="006E6F55" w:rsidRPr="00950AB4">
        <w:rPr>
          <w:rFonts w:ascii="Open Sans" w:hAnsi="Open Sans" w:cs="Open Sans"/>
          <w:sz w:val="22"/>
          <w:szCs w:val="22"/>
          <w:lang w:eastAsia="pl-PL"/>
        </w:rPr>
        <w:t xml:space="preserve">kwitu </w:t>
      </w:r>
      <w:r w:rsidR="00225BC1" w:rsidRPr="00950AB4">
        <w:rPr>
          <w:rFonts w:ascii="Open Sans" w:hAnsi="Open Sans" w:cs="Open Sans"/>
          <w:sz w:val="22"/>
          <w:szCs w:val="22"/>
          <w:lang w:eastAsia="pl-PL"/>
        </w:rPr>
        <w:t xml:space="preserve">pocztą tradycyjną, </w:t>
      </w:r>
      <w:r w:rsidR="006E6F55" w:rsidRPr="00950AB4">
        <w:rPr>
          <w:rFonts w:ascii="Open Sans" w:hAnsi="Open Sans" w:cs="Open Sans"/>
          <w:sz w:val="22"/>
          <w:szCs w:val="22"/>
          <w:lang w:eastAsia="pl-PL"/>
        </w:rPr>
        <w:t>natomiast</w:t>
      </w:r>
      <w:r w:rsidR="00225BC1" w:rsidRPr="00950AB4">
        <w:rPr>
          <w:rFonts w:ascii="Open Sans" w:hAnsi="Open Sans" w:cs="Open Sans"/>
          <w:sz w:val="22"/>
          <w:szCs w:val="22"/>
          <w:lang w:eastAsia="pl-PL"/>
        </w:rPr>
        <w:t xml:space="preserve"> kopia kwitu pocztą elektroniczną. </w:t>
      </w:r>
    </w:p>
    <w:p w14:paraId="4F12D379" w14:textId="6FAD1E5B" w:rsidR="00D03B12" w:rsidRPr="00950AB4" w:rsidRDefault="00D03B12" w:rsidP="00E74EAF">
      <w:pPr>
        <w:numPr>
          <w:ilvl w:val="0"/>
          <w:numId w:val="9"/>
        </w:numPr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Na podstawie </w:t>
      </w:r>
      <w:r w:rsidR="00AD57FF" w:rsidRPr="00950AB4">
        <w:rPr>
          <w:rFonts w:ascii="Open Sans" w:hAnsi="Open Sans" w:cs="Open Sans"/>
          <w:sz w:val="22"/>
          <w:szCs w:val="22"/>
          <w:lang w:eastAsia="pl-PL"/>
        </w:rPr>
        <w:t>ww.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dokumentów </w:t>
      </w:r>
      <w:r w:rsidR="00DF5EDA" w:rsidRPr="00950AB4">
        <w:rPr>
          <w:rFonts w:ascii="Open Sans" w:hAnsi="Open Sans" w:cs="Open Sans"/>
          <w:sz w:val="22"/>
          <w:szCs w:val="22"/>
          <w:lang w:eastAsia="pl-PL"/>
        </w:rPr>
        <w:t xml:space="preserve">Wytwórca </w:t>
      </w:r>
      <w:r w:rsidRPr="00950AB4">
        <w:rPr>
          <w:rFonts w:ascii="Open Sans" w:hAnsi="Open Sans" w:cs="Open Sans"/>
          <w:sz w:val="22"/>
          <w:szCs w:val="22"/>
          <w:lang w:eastAsia="pl-PL"/>
        </w:rPr>
        <w:t>będzie wystawiał fakturę.</w:t>
      </w:r>
    </w:p>
    <w:p w14:paraId="2047A75E" w14:textId="04609FD8" w:rsidR="00D03B12" w:rsidRPr="00950AB4" w:rsidRDefault="00DF5EDA" w:rsidP="00E74EAF">
      <w:pPr>
        <w:numPr>
          <w:ilvl w:val="0"/>
          <w:numId w:val="9"/>
        </w:numPr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Wytwórca </w:t>
      </w:r>
      <w:r w:rsidR="00D03B12" w:rsidRPr="00950AB4">
        <w:rPr>
          <w:rFonts w:ascii="Open Sans" w:hAnsi="Open Sans" w:cs="Open Sans"/>
          <w:sz w:val="22"/>
          <w:szCs w:val="22"/>
          <w:lang w:eastAsia="pl-PL"/>
        </w:rPr>
        <w:t>ma prawo uczestniczyć w waże</w:t>
      </w:r>
      <w:r w:rsidR="00F204AD" w:rsidRPr="00950AB4">
        <w:rPr>
          <w:rFonts w:ascii="Open Sans" w:hAnsi="Open Sans" w:cs="Open Sans"/>
          <w:sz w:val="22"/>
          <w:szCs w:val="22"/>
          <w:lang w:eastAsia="pl-PL"/>
        </w:rPr>
        <w:t xml:space="preserve">niu odebranych przez 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Przejmującego odpadów. </w:t>
      </w:r>
    </w:p>
    <w:p w14:paraId="77EC95E4" w14:textId="107303CE" w:rsidR="00185869" w:rsidRPr="00950AB4" w:rsidRDefault="00185869" w:rsidP="00E74EAF">
      <w:pPr>
        <w:numPr>
          <w:ilvl w:val="0"/>
          <w:numId w:val="9"/>
        </w:numPr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W imieniu </w:t>
      </w:r>
      <w:r w:rsidR="00DF5EDA" w:rsidRPr="00950AB4">
        <w:rPr>
          <w:rFonts w:ascii="Open Sans" w:hAnsi="Open Sans" w:cs="Open Sans"/>
          <w:sz w:val="22"/>
          <w:szCs w:val="22"/>
          <w:lang w:eastAsia="pl-PL"/>
        </w:rPr>
        <w:t xml:space="preserve">Wytwórcy 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przy przekazaniu </w:t>
      </w:r>
      <w:r w:rsidR="00DF5EDA" w:rsidRPr="00950AB4">
        <w:rPr>
          <w:rFonts w:ascii="Open Sans" w:hAnsi="Open Sans" w:cs="Open Sans"/>
          <w:sz w:val="22"/>
          <w:szCs w:val="22"/>
          <w:lang w:eastAsia="pl-PL"/>
        </w:rPr>
        <w:t xml:space="preserve">odpadu </w:t>
      </w:r>
      <w:r w:rsidRPr="00950AB4">
        <w:rPr>
          <w:rFonts w:ascii="Open Sans" w:hAnsi="Open Sans" w:cs="Open Sans"/>
          <w:sz w:val="22"/>
          <w:szCs w:val="22"/>
          <w:lang w:eastAsia="pl-PL"/>
        </w:rPr>
        <w:t>może występować upoważniony przez niego Wykonawca prac remontowych.</w:t>
      </w:r>
    </w:p>
    <w:p w14:paraId="4A3F3660" w14:textId="77777777" w:rsidR="00D03B12" w:rsidRPr="00950AB4" w:rsidRDefault="00D03B12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41295C7F" w14:textId="391D909C" w:rsidR="00D03B12" w:rsidRPr="00950AB4" w:rsidRDefault="00D03B12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§ </w:t>
      </w:r>
      <w:r w:rsidR="00DA3ED6" w:rsidRPr="00950AB4">
        <w:rPr>
          <w:rFonts w:ascii="Open Sans" w:hAnsi="Open Sans" w:cs="Open Sans"/>
          <w:sz w:val="22"/>
          <w:szCs w:val="22"/>
          <w:lang w:eastAsia="pl-PL"/>
        </w:rPr>
        <w:t>6</w:t>
      </w:r>
    </w:p>
    <w:p w14:paraId="70DF5D67" w14:textId="5E711DF5" w:rsidR="00882A8D" w:rsidRPr="00950AB4" w:rsidRDefault="00882A8D" w:rsidP="00E74EAF">
      <w:pPr>
        <w:numPr>
          <w:ilvl w:val="0"/>
          <w:numId w:val="11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Cena za </w:t>
      </w:r>
      <w:r w:rsidR="00DF5EDA" w:rsidRPr="00950AB4">
        <w:rPr>
          <w:rFonts w:ascii="Open Sans" w:hAnsi="Open Sans" w:cs="Open Sans"/>
          <w:bCs/>
          <w:sz w:val="22"/>
          <w:szCs w:val="22"/>
          <w:lang w:eastAsia="pl-PL"/>
        </w:rPr>
        <w:t>przekazan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y</w:t>
      </w:r>
      <w:r w:rsidR="00DF5EDA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Przejmującemu </w:t>
      </w:r>
      <w:r w:rsidR="0014313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przez </w:t>
      </w:r>
      <w:r w:rsidR="00DF5EDA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Wytwórcę </w:t>
      </w:r>
      <w:r w:rsidR="0014313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na podstawie niniejszej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U</w:t>
      </w:r>
      <w:r w:rsidR="0014313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mowy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odpad </w:t>
      </w:r>
      <w:r w:rsidR="00A261D2" w:rsidRPr="00950AB4">
        <w:rPr>
          <w:rFonts w:ascii="Open Sans" w:hAnsi="Open Sans" w:cs="Open Sans"/>
          <w:bCs/>
          <w:sz w:val="22"/>
          <w:szCs w:val="22"/>
          <w:lang w:eastAsia="pl-PL"/>
        </w:rPr>
        <w:t>stanowić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będzie </w:t>
      </w:r>
      <w:r w:rsidR="00A261D2" w:rsidRPr="00950AB4">
        <w:rPr>
          <w:rFonts w:ascii="Open Sans" w:hAnsi="Open Sans" w:cs="Open Sans"/>
          <w:bCs/>
          <w:sz w:val="22"/>
          <w:szCs w:val="22"/>
          <w:lang w:eastAsia="pl-PL"/>
        </w:rPr>
        <w:t>sumę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A261D2" w:rsidRPr="00950AB4">
        <w:rPr>
          <w:rFonts w:ascii="Open Sans" w:hAnsi="Open Sans" w:cs="Open Sans"/>
          <w:bCs/>
          <w:sz w:val="22"/>
          <w:szCs w:val="22"/>
          <w:lang w:eastAsia="pl-PL"/>
        </w:rPr>
        <w:t>iloczynów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cen</w:t>
      </w:r>
      <w:r w:rsidR="0006488F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A261D2" w:rsidRPr="00950AB4">
        <w:rPr>
          <w:rFonts w:ascii="Open Sans" w:hAnsi="Open Sans" w:cs="Open Sans"/>
          <w:bCs/>
          <w:sz w:val="22"/>
          <w:szCs w:val="22"/>
          <w:lang w:eastAsia="pl-PL"/>
        </w:rPr>
        <w:t>jednostkowych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A261D2" w:rsidRPr="00950AB4">
        <w:rPr>
          <w:rFonts w:ascii="Open Sans" w:hAnsi="Open Sans" w:cs="Open Sans"/>
          <w:bCs/>
          <w:sz w:val="22"/>
          <w:szCs w:val="22"/>
          <w:lang w:eastAsia="pl-PL"/>
        </w:rPr>
        <w:t>wskazanych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 Specyfikacji (stanowiącej załącznik do niniejszej Umowy) odpadów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i ilości </w:t>
      </w:r>
      <w:r w:rsidR="00F8556F">
        <w:rPr>
          <w:rFonts w:ascii="Open Sans" w:hAnsi="Open Sans" w:cs="Open Sans"/>
          <w:bCs/>
          <w:sz w:val="22"/>
          <w:szCs w:val="22"/>
          <w:lang w:eastAsia="pl-PL"/>
        </w:rPr>
        <w:t xml:space="preserve">odpadów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faktycznie </w:t>
      </w:r>
      <w:r w:rsidR="00A261D2" w:rsidRPr="00950AB4">
        <w:rPr>
          <w:rFonts w:ascii="Open Sans" w:hAnsi="Open Sans" w:cs="Open Sans"/>
          <w:bCs/>
          <w:sz w:val="22"/>
          <w:szCs w:val="22"/>
          <w:lang w:eastAsia="pl-PL"/>
        </w:rPr>
        <w:t>przekazanych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Przejmującemu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przez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Wytwórcę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na podstawie n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iniejszej U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>mowy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.</w:t>
      </w:r>
    </w:p>
    <w:p w14:paraId="6ACE4116" w14:textId="4CE2B05C" w:rsidR="00D03B12" w:rsidRPr="00950AB4" w:rsidRDefault="00713CC1" w:rsidP="00E74EAF">
      <w:pPr>
        <w:numPr>
          <w:ilvl w:val="0"/>
          <w:numId w:val="11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Zapłata </w:t>
      </w:r>
      <w:r w:rsidR="00E158ED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przez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Przejmującego </w:t>
      </w:r>
      <w:r w:rsidR="0014313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na rzecz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Wytwórcy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>ceny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E158ED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za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przekazane odpady</w:t>
      </w:r>
      <w:r w:rsidR="00BD4475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>nastąpi przelewem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>,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 xml:space="preserve">w terminie 14 dni od dnia otrzymania przez </w:t>
      </w:r>
      <w:r w:rsidR="00790422" w:rsidRPr="00950AB4">
        <w:rPr>
          <w:rFonts w:ascii="Open Sans" w:hAnsi="Open Sans" w:cs="Open Sans"/>
          <w:sz w:val="22"/>
          <w:szCs w:val="22"/>
          <w:lang w:eastAsia="pl-PL"/>
        </w:rPr>
        <w:t xml:space="preserve">Przejmującego 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faktury wystawionej przez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Wytwórcę, 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na rachunek bankowy </w:t>
      </w:r>
      <w:r w:rsidR="00A67C97" w:rsidRPr="00950AB4">
        <w:rPr>
          <w:rFonts w:ascii="Open Sans" w:hAnsi="Open Sans" w:cs="Open Sans"/>
          <w:bCs/>
          <w:sz w:val="22"/>
          <w:szCs w:val="22"/>
          <w:lang w:eastAsia="pl-PL"/>
        </w:rPr>
        <w:t>n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>r 05 1240 1268 1111 0010 3859 8251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>,</w:t>
      </w:r>
      <w:r w:rsidR="0006488F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>z  podaniem na fakturze numeru n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i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>n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iejszej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790422" w:rsidRPr="00950AB4">
        <w:rPr>
          <w:rFonts w:ascii="Open Sans" w:hAnsi="Open Sans" w:cs="Open Sans"/>
          <w:bCs/>
          <w:sz w:val="22"/>
          <w:szCs w:val="22"/>
          <w:lang w:eastAsia="pl-PL"/>
        </w:rPr>
        <w:t>U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>mowy oraz tytułu płatności.</w:t>
      </w:r>
    </w:p>
    <w:p w14:paraId="05A3D7BD" w14:textId="61DC84C2" w:rsidR="00A67C97" w:rsidRPr="00950AB4" w:rsidRDefault="00D03B12" w:rsidP="00E74EAF">
      <w:pPr>
        <w:numPr>
          <w:ilvl w:val="0"/>
          <w:numId w:val="11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>Podstawą wystawienia faktury będ</w:t>
      </w:r>
      <w:r w:rsidR="00A67C97" w:rsidRPr="00950AB4">
        <w:rPr>
          <w:rFonts w:ascii="Open Sans" w:hAnsi="Open Sans" w:cs="Open Sans"/>
          <w:sz w:val="22"/>
          <w:szCs w:val="22"/>
          <w:lang w:eastAsia="pl-PL"/>
        </w:rPr>
        <w:t>ą</w:t>
      </w:r>
      <w:r w:rsidR="00084B01" w:rsidRPr="00950AB4">
        <w:rPr>
          <w:rFonts w:ascii="Open Sans" w:hAnsi="Open Sans" w:cs="Open Sans"/>
          <w:sz w:val="22"/>
          <w:szCs w:val="22"/>
          <w:lang w:eastAsia="pl-PL"/>
        </w:rPr>
        <w:t>:</w:t>
      </w:r>
    </w:p>
    <w:p w14:paraId="7998331E" w14:textId="2860FCC3" w:rsidR="00A67C97" w:rsidRPr="00950AB4" w:rsidRDefault="00A67C97" w:rsidP="00E74EAF">
      <w:pPr>
        <w:pStyle w:val="Akapitzlist"/>
        <w:numPr>
          <w:ilvl w:val="0"/>
          <w:numId w:val="29"/>
        </w:numPr>
        <w:ind w:right="-284"/>
        <w:jc w:val="both"/>
        <w:rPr>
          <w:rFonts w:ascii="Open Sans" w:hAnsi="Open Sans" w:cs="Open Sans"/>
          <w:lang w:eastAsia="pl-PL"/>
        </w:rPr>
      </w:pPr>
      <w:r w:rsidRPr="00950AB4">
        <w:rPr>
          <w:rFonts w:ascii="Open Sans" w:hAnsi="Open Sans" w:cs="Open Sans"/>
          <w:lang w:eastAsia="pl-PL"/>
        </w:rPr>
        <w:t>kart</w:t>
      </w:r>
      <w:r w:rsidR="00713CC1" w:rsidRPr="00950AB4">
        <w:rPr>
          <w:rFonts w:ascii="Open Sans" w:hAnsi="Open Sans" w:cs="Open Sans"/>
          <w:lang w:eastAsia="pl-PL"/>
        </w:rPr>
        <w:t>y</w:t>
      </w:r>
      <w:r w:rsidRPr="00950AB4">
        <w:rPr>
          <w:rFonts w:ascii="Open Sans" w:hAnsi="Open Sans" w:cs="Open Sans"/>
          <w:lang w:eastAsia="pl-PL"/>
        </w:rPr>
        <w:t xml:space="preserve"> przekazania odpad</w:t>
      </w:r>
      <w:r w:rsidR="00B50997" w:rsidRPr="00950AB4">
        <w:rPr>
          <w:rFonts w:ascii="Open Sans" w:hAnsi="Open Sans" w:cs="Open Sans"/>
          <w:lang w:eastAsia="pl-PL"/>
        </w:rPr>
        <w:t>ów</w:t>
      </w:r>
      <w:r w:rsidR="004A179E" w:rsidRPr="00950AB4">
        <w:rPr>
          <w:rFonts w:ascii="Open Sans" w:hAnsi="Open Sans" w:cs="Open Sans"/>
          <w:lang w:eastAsia="pl-PL"/>
        </w:rPr>
        <w:t xml:space="preserve"> </w:t>
      </w:r>
      <w:r w:rsidRPr="00950AB4">
        <w:rPr>
          <w:rFonts w:ascii="Open Sans" w:hAnsi="Open Sans" w:cs="Open Sans"/>
          <w:lang w:eastAsia="pl-PL"/>
        </w:rPr>
        <w:t>wystawion</w:t>
      </w:r>
      <w:r w:rsidR="00713CC1" w:rsidRPr="00950AB4">
        <w:rPr>
          <w:rFonts w:ascii="Open Sans" w:hAnsi="Open Sans" w:cs="Open Sans"/>
          <w:lang w:eastAsia="pl-PL"/>
        </w:rPr>
        <w:t>e</w:t>
      </w:r>
      <w:r w:rsidRPr="00950AB4">
        <w:rPr>
          <w:rFonts w:ascii="Open Sans" w:hAnsi="Open Sans" w:cs="Open Sans"/>
          <w:lang w:eastAsia="pl-PL"/>
        </w:rPr>
        <w:t xml:space="preserve"> za pośrednictwem systemu BDO (Baza danych o produktach i opakowaniach oraz o gospodarce odpadami), przez </w:t>
      </w:r>
      <w:r w:rsidR="009D7F68" w:rsidRPr="00950AB4">
        <w:rPr>
          <w:rFonts w:ascii="Open Sans" w:hAnsi="Open Sans" w:cs="Open Sans"/>
          <w:lang w:eastAsia="pl-PL"/>
        </w:rPr>
        <w:t>Wytwórcę</w:t>
      </w:r>
      <w:r w:rsidRPr="00950AB4">
        <w:rPr>
          <w:rFonts w:ascii="Open Sans" w:hAnsi="Open Sans" w:cs="Open Sans"/>
          <w:lang w:eastAsia="pl-PL"/>
        </w:rPr>
        <w:t>, zgodnie z art. 69 ust. 1 ustawy o odpadach, który przekazuje odpady do następnego posiadacza odpadów przed rozpoczęciem ich transportu.</w:t>
      </w:r>
    </w:p>
    <w:p w14:paraId="5EEDEE59" w14:textId="368186F6" w:rsidR="00A67C97" w:rsidRPr="00950AB4" w:rsidRDefault="00A67C97" w:rsidP="00E74EAF">
      <w:pPr>
        <w:pStyle w:val="Akapitzlist"/>
        <w:numPr>
          <w:ilvl w:val="0"/>
          <w:numId w:val="29"/>
        </w:numPr>
        <w:ind w:right="-284"/>
        <w:jc w:val="both"/>
        <w:rPr>
          <w:rFonts w:ascii="Open Sans" w:hAnsi="Open Sans" w:cs="Open Sans"/>
          <w:lang w:eastAsia="pl-PL"/>
        </w:rPr>
      </w:pPr>
      <w:r w:rsidRPr="00950AB4">
        <w:rPr>
          <w:rFonts w:ascii="Open Sans" w:hAnsi="Open Sans" w:cs="Open Sans"/>
          <w:lang w:eastAsia="pl-PL"/>
        </w:rPr>
        <w:t xml:space="preserve">oryginał kwitu wagowego wystawionego przez </w:t>
      </w:r>
      <w:r w:rsidR="00790422" w:rsidRPr="00950AB4">
        <w:rPr>
          <w:rFonts w:ascii="Open Sans" w:hAnsi="Open Sans" w:cs="Open Sans"/>
          <w:lang w:eastAsia="pl-PL"/>
        </w:rPr>
        <w:t>Przejmującego</w:t>
      </w:r>
      <w:r w:rsidR="000B345E" w:rsidRPr="00950AB4">
        <w:rPr>
          <w:rFonts w:ascii="Open Sans" w:hAnsi="Open Sans" w:cs="Open Sans"/>
          <w:lang w:eastAsia="pl-PL"/>
        </w:rPr>
        <w:t>,</w:t>
      </w:r>
      <w:r w:rsidR="006B6FF6" w:rsidRPr="00950AB4">
        <w:rPr>
          <w:rFonts w:ascii="Open Sans" w:hAnsi="Open Sans" w:cs="Open Sans"/>
          <w:lang w:eastAsia="pl-PL"/>
        </w:rPr>
        <w:t xml:space="preserve"> który zostanie niezwłocznie wysłany na adres Wytwórcy - oryginał kwitu pocztą tradycyjną, natomiast kopia kwitu pocztą elektroniczną.</w:t>
      </w:r>
    </w:p>
    <w:p w14:paraId="1B7329B1" w14:textId="7384AF79" w:rsidR="00D03B12" w:rsidRPr="00950AB4" w:rsidRDefault="00D03B12" w:rsidP="00E74EAF">
      <w:pPr>
        <w:numPr>
          <w:ilvl w:val="0"/>
          <w:numId w:val="11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lastRenderedPageBreak/>
        <w:t>Za datę zapłaty</w:t>
      </w:r>
      <w:r w:rsidR="00882A8D" w:rsidRPr="00950AB4">
        <w:rPr>
          <w:rFonts w:ascii="Open Sans" w:hAnsi="Open Sans" w:cs="Open Sans"/>
          <w:sz w:val="22"/>
          <w:szCs w:val="22"/>
          <w:lang w:eastAsia="pl-PL"/>
        </w:rPr>
        <w:t xml:space="preserve"> ceny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uznaje się datę obciążenia rachunku bankowego</w:t>
      </w:r>
      <w:r w:rsidR="00790422" w:rsidRPr="00950AB4">
        <w:rPr>
          <w:rFonts w:ascii="Open Sans" w:hAnsi="Open Sans" w:cs="Open Sans"/>
          <w:sz w:val="22"/>
          <w:szCs w:val="22"/>
          <w:lang w:eastAsia="pl-PL"/>
        </w:rPr>
        <w:t xml:space="preserve"> Wytwórcy</w:t>
      </w:r>
      <w:r w:rsidRPr="00950AB4">
        <w:rPr>
          <w:rFonts w:ascii="Open Sans" w:hAnsi="Open Sans" w:cs="Open Sans"/>
          <w:sz w:val="22"/>
          <w:szCs w:val="22"/>
          <w:lang w:eastAsia="pl-PL"/>
        </w:rPr>
        <w:t>.</w:t>
      </w:r>
    </w:p>
    <w:p w14:paraId="3B2618EF" w14:textId="77777777" w:rsidR="00CA546A" w:rsidRDefault="00162545" w:rsidP="00E74EAF">
      <w:pPr>
        <w:numPr>
          <w:ilvl w:val="0"/>
          <w:numId w:val="11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</w:rPr>
      </w:pPr>
      <w:r w:rsidRPr="00950AB4">
        <w:rPr>
          <w:rFonts w:ascii="Open Sans" w:hAnsi="Open Sans" w:cs="Open Sans"/>
          <w:sz w:val="22"/>
          <w:szCs w:val="22"/>
        </w:rPr>
        <w:t xml:space="preserve">W </w:t>
      </w:r>
      <w:r w:rsidRPr="00CA546A">
        <w:rPr>
          <w:rFonts w:ascii="Open Sans" w:hAnsi="Open Sans" w:cs="Open Sans"/>
          <w:bCs/>
          <w:sz w:val="22"/>
          <w:szCs w:val="22"/>
          <w:lang w:eastAsia="pl-PL"/>
        </w:rPr>
        <w:t>razie</w:t>
      </w:r>
      <w:r w:rsidRPr="00950AB4">
        <w:rPr>
          <w:rFonts w:ascii="Open Sans" w:hAnsi="Open Sans" w:cs="Open Sans"/>
          <w:sz w:val="22"/>
          <w:szCs w:val="22"/>
        </w:rPr>
        <w:t xml:space="preserve"> opóźnienia </w:t>
      </w:r>
      <w:r w:rsidR="00790422" w:rsidRPr="00950AB4">
        <w:rPr>
          <w:rFonts w:ascii="Open Sans" w:hAnsi="Open Sans" w:cs="Open Sans"/>
          <w:sz w:val="22"/>
          <w:szCs w:val="22"/>
        </w:rPr>
        <w:t xml:space="preserve">Przejmującego </w:t>
      </w:r>
      <w:r w:rsidRPr="00950AB4">
        <w:rPr>
          <w:rFonts w:ascii="Open Sans" w:hAnsi="Open Sans" w:cs="Open Sans"/>
          <w:sz w:val="22"/>
          <w:szCs w:val="22"/>
        </w:rPr>
        <w:t xml:space="preserve">w zapłacie ceny </w:t>
      </w:r>
      <w:r w:rsidR="00790422" w:rsidRPr="00950AB4">
        <w:rPr>
          <w:rFonts w:ascii="Open Sans" w:hAnsi="Open Sans" w:cs="Open Sans"/>
          <w:sz w:val="22"/>
          <w:szCs w:val="22"/>
        </w:rPr>
        <w:t>Wytwórc</w:t>
      </w:r>
      <w:r w:rsidR="00964342" w:rsidRPr="00950AB4">
        <w:rPr>
          <w:rFonts w:ascii="Open Sans" w:hAnsi="Open Sans" w:cs="Open Sans"/>
          <w:sz w:val="22"/>
          <w:szCs w:val="22"/>
        </w:rPr>
        <w:t>a</w:t>
      </w:r>
      <w:r w:rsidR="00790422" w:rsidRPr="00950AB4">
        <w:rPr>
          <w:rFonts w:ascii="Open Sans" w:hAnsi="Open Sans" w:cs="Open Sans"/>
          <w:sz w:val="22"/>
          <w:szCs w:val="22"/>
        </w:rPr>
        <w:t xml:space="preserve"> </w:t>
      </w:r>
      <w:r w:rsidRPr="00950AB4">
        <w:rPr>
          <w:rFonts w:ascii="Open Sans" w:hAnsi="Open Sans" w:cs="Open Sans"/>
          <w:sz w:val="22"/>
          <w:szCs w:val="22"/>
        </w:rPr>
        <w:t>naliczać będzie odsetki ustawowe za opóźnienie w transakcjach handlowych.</w:t>
      </w:r>
    </w:p>
    <w:p w14:paraId="276DB0FF" w14:textId="26F6DCC4" w:rsidR="00162545" w:rsidRDefault="00162545" w:rsidP="00E74EAF">
      <w:pPr>
        <w:numPr>
          <w:ilvl w:val="0"/>
          <w:numId w:val="11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</w:rPr>
      </w:pPr>
      <w:r w:rsidRPr="00CA546A">
        <w:rPr>
          <w:rFonts w:ascii="Open Sans" w:hAnsi="Open Sans" w:cs="Open Sans"/>
          <w:sz w:val="22"/>
          <w:szCs w:val="22"/>
        </w:rPr>
        <w:t xml:space="preserve">Od </w:t>
      </w:r>
      <w:r w:rsidRPr="00CA546A">
        <w:rPr>
          <w:rFonts w:ascii="Open Sans" w:hAnsi="Open Sans" w:cs="Open Sans"/>
          <w:bCs/>
          <w:sz w:val="22"/>
          <w:szCs w:val="22"/>
          <w:lang w:eastAsia="pl-PL"/>
        </w:rPr>
        <w:t>dnia</w:t>
      </w:r>
      <w:r w:rsidRPr="00CA546A">
        <w:rPr>
          <w:rFonts w:ascii="Open Sans" w:hAnsi="Open Sans" w:cs="Open Sans"/>
          <w:sz w:val="22"/>
          <w:szCs w:val="22"/>
        </w:rPr>
        <w:t xml:space="preserve"> nabycia uprawnienia do odsetek </w:t>
      </w:r>
      <w:r w:rsidR="00964342" w:rsidRPr="00CA546A">
        <w:rPr>
          <w:rFonts w:ascii="Open Sans" w:hAnsi="Open Sans" w:cs="Open Sans"/>
          <w:sz w:val="22"/>
          <w:szCs w:val="22"/>
        </w:rPr>
        <w:t xml:space="preserve">Wytwórcy </w:t>
      </w:r>
      <w:r w:rsidRPr="00CA546A">
        <w:rPr>
          <w:rFonts w:ascii="Open Sans" w:hAnsi="Open Sans" w:cs="Open Sans"/>
          <w:sz w:val="22"/>
          <w:szCs w:val="22"/>
        </w:rPr>
        <w:t>przysługuje od</w:t>
      </w:r>
      <w:r w:rsidR="00964342" w:rsidRPr="00CA546A">
        <w:rPr>
          <w:rFonts w:ascii="Open Sans" w:hAnsi="Open Sans" w:cs="Open Sans"/>
          <w:sz w:val="22"/>
          <w:szCs w:val="22"/>
        </w:rPr>
        <w:t xml:space="preserve"> Przyjmującego</w:t>
      </w:r>
      <w:r w:rsidRPr="00CA546A">
        <w:rPr>
          <w:rFonts w:ascii="Open Sans" w:hAnsi="Open Sans" w:cs="Open Sans"/>
          <w:sz w:val="22"/>
          <w:szCs w:val="22"/>
        </w:rPr>
        <w:t xml:space="preserve">, bez wezwania, równowartość kwoty 40 euro przeliczonej na złote według średniego kursu </w:t>
      </w:r>
      <w:r w:rsidRPr="00CA546A">
        <w:rPr>
          <w:rFonts w:ascii="Open Sans" w:hAnsi="Open Sans" w:cs="Open Sans"/>
          <w:bCs/>
          <w:sz w:val="22"/>
          <w:szCs w:val="22"/>
          <w:lang w:eastAsia="pl-PL"/>
        </w:rPr>
        <w:t>euro</w:t>
      </w:r>
      <w:r w:rsidRPr="00CA546A">
        <w:rPr>
          <w:rFonts w:ascii="Open Sans" w:hAnsi="Open Sans" w:cs="Open Sans"/>
          <w:sz w:val="22"/>
          <w:szCs w:val="22"/>
        </w:rPr>
        <w:t xml:space="preserve"> ogłoszonego przez Narodowy Bank Polski ostatniego dnia roboczego poprzedzającego miesiąc, w którym świadczenie pieniężne stało się wymagalne, stanowiącej rekompensatę  za  koszty  odzyskiwania należności oraz zwrot, w uzasadnionej wysokości poniesionych kosztów odzyskiwania należności przewyższających tę kwotę.</w:t>
      </w:r>
    </w:p>
    <w:p w14:paraId="0B9BC6A9" w14:textId="77777777" w:rsidR="00DC48BC" w:rsidRPr="00CA546A" w:rsidRDefault="00DC48BC" w:rsidP="0086284B">
      <w:pPr>
        <w:spacing w:line="276" w:lineRule="auto"/>
        <w:ind w:left="284" w:right="-284"/>
        <w:jc w:val="both"/>
        <w:rPr>
          <w:rFonts w:ascii="Open Sans" w:hAnsi="Open Sans" w:cs="Open Sans"/>
          <w:sz w:val="22"/>
          <w:szCs w:val="22"/>
        </w:rPr>
      </w:pPr>
    </w:p>
    <w:p w14:paraId="327F8879" w14:textId="0E0E47B3" w:rsidR="00D03B12" w:rsidRPr="00950AB4" w:rsidRDefault="00D03B12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§ </w:t>
      </w:r>
      <w:r w:rsidR="00DA3ED6" w:rsidRPr="00950AB4">
        <w:rPr>
          <w:rFonts w:ascii="Open Sans" w:hAnsi="Open Sans" w:cs="Open Sans"/>
          <w:sz w:val="22"/>
          <w:szCs w:val="22"/>
          <w:lang w:eastAsia="pl-PL"/>
        </w:rPr>
        <w:t>7</w:t>
      </w:r>
    </w:p>
    <w:p w14:paraId="66A178D2" w14:textId="4DD1BF08" w:rsidR="00E3549F" w:rsidRPr="0086284B" w:rsidRDefault="00E3549F">
      <w:pPr>
        <w:numPr>
          <w:ilvl w:val="0"/>
          <w:numId w:val="26"/>
        </w:num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86284B">
        <w:rPr>
          <w:rFonts w:ascii="Open Sans" w:hAnsi="Open Sans" w:cs="Open Sans"/>
          <w:sz w:val="22"/>
          <w:szCs w:val="22"/>
          <w:lang w:eastAsia="pl-PL"/>
        </w:rPr>
        <w:t>Przejmujący zapłaci na rzecz Wytwórcy karę umowną z tytułu odstąpienia od umowy z winy Przejmującego  ……………….… złotych (słownie złotych: ………………………....…..… /100zł (7% od  kwoty ……………...…... złotych ).</w:t>
      </w:r>
    </w:p>
    <w:p w14:paraId="3541B2E0" w14:textId="0CBA6AD7" w:rsidR="00D03B12" w:rsidRPr="00950AB4" w:rsidRDefault="00D03B12" w:rsidP="0086284B">
      <w:pPr>
        <w:numPr>
          <w:ilvl w:val="0"/>
          <w:numId w:val="26"/>
        </w:num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 przypadku rażącego naruszenia postanowień umowy </w:t>
      </w:r>
      <w:r w:rsidR="0096434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Wytwórca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>będzie uprawniony do rozwiązania umowy w trybie natychmiastowym niezależnie od nałożonych kar umownych.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AD7939">
        <w:rPr>
          <w:rFonts w:ascii="Open Sans" w:hAnsi="Open Sans" w:cs="Open Sans"/>
          <w:sz w:val="22"/>
          <w:szCs w:val="22"/>
          <w:lang w:eastAsia="pl-PL"/>
        </w:rPr>
        <w:t xml:space="preserve">Za rażące naruszenie postanowień umowy rozumiane będzie w szczególności nie dokonanie odbioru odpadów w zgłoszonym terminie lub w zgłoszonej ilości, opóźnienie w zapłacie przekraczające 7 dni.  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Kwalifikowanie naruszenia jako rażące będzie wynikało z powtarzalności działań, bądź zaniechań właściwego zachowania </w:t>
      </w:r>
      <w:r w:rsidR="00964342" w:rsidRPr="00950AB4">
        <w:rPr>
          <w:rFonts w:ascii="Open Sans" w:hAnsi="Open Sans" w:cs="Open Sans"/>
          <w:sz w:val="22"/>
          <w:szCs w:val="22"/>
          <w:lang w:eastAsia="pl-PL"/>
        </w:rPr>
        <w:t>Przejmującego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. </w:t>
      </w:r>
    </w:p>
    <w:p w14:paraId="34780674" w14:textId="4C2C83A6" w:rsidR="00D03B12" w:rsidRPr="00950AB4" w:rsidRDefault="00964342" w:rsidP="0086284B">
      <w:pPr>
        <w:numPr>
          <w:ilvl w:val="0"/>
          <w:numId w:val="26"/>
        </w:num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>Wytwórca</w:t>
      </w:r>
      <w:r w:rsidR="00BD4475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ma prawo dochodzenia </w:t>
      </w:r>
      <w:r w:rsidR="0006488F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od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Przejmującego </w:t>
      </w:r>
      <w:r w:rsidR="0006488F" w:rsidRPr="00950AB4">
        <w:rPr>
          <w:rFonts w:ascii="Open Sans" w:hAnsi="Open Sans" w:cs="Open Sans"/>
          <w:sz w:val="22"/>
          <w:szCs w:val="22"/>
          <w:lang w:eastAsia="pl-PL"/>
        </w:rPr>
        <w:t>o</w:t>
      </w:r>
      <w:r w:rsidR="00D03B12" w:rsidRPr="00950AB4">
        <w:rPr>
          <w:rFonts w:ascii="Open Sans" w:hAnsi="Open Sans" w:cs="Open Sans"/>
          <w:bCs/>
          <w:sz w:val="22"/>
          <w:szCs w:val="22"/>
          <w:lang w:eastAsia="pl-PL"/>
        </w:rPr>
        <w:t>dszkodowania przewyższającego kary umowne na zasadach ogólnych Kodeksu Cywilnego.</w:t>
      </w:r>
    </w:p>
    <w:p w14:paraId="7B9C6A20" w14:textId="62C349E0" w:rsidR="00D03B12" w:rsidRPr="00950AB4" w:rsidRDefault="00D03B12" w:rsidP="00E74EAF">
      <w:pPr>
        <w:numPr>
          <w:ilvl w:val="0"/>
          <w:numId w:val="26"/>
        </w:numPr>
        <w:tabs>
          <w:tab w:val="clear" w:pos="360"/>
          <w:tab w:val="left" w:pos="284"/>
        </w:tabs>
        <w:spacing w:line="276" w:lineRule="auto"/>
        <w:ind w:left="284" w:right="-284" w:hanging="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 razie wystąpienia istotnej zmiany okoliczności powodującej, że wykonanie umowy nie leży w interesie publicznym, czego nie było można przewidzieć w chwili zawarcia umowy, </w:t>
      </w:r>
      <w:r w:rsidR="00964342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Wytwórca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>może odstąpić od umowy w każdym terminie od momentu powzięcia wiadomości o powyższych okolicznościach.</w:t>
      </w:r>
    </w:p>
    <w:p w14:paraId="33B3E5BB" w14:textId="77777777" w:rsidR="00780F66" w:rsidRPr="00950AB4" w:rsidRDefault="00780F66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</w:p>
    <w:p w14:paraId="4BCC805A" w14:textId="79A28957" w:rsidR="00D03B12" w:rsidRPr="00950AB4" w:rsidRDefault="00D03B12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§ </w:t>
      </w:r>
      <w:r w:rsidR="00DA3ED6" w:rsidRPr="00950AB4">
        <w:rPr>
          <w:rFonts w:ascii="Open Sans" w:hAnsi="Open Sans" w:cs="Open Sans"/>
          <w:sz w:val="22"/>
          <w:szCs w:val="22"/>
          <w:lang w:eastAsia="pl-PL"/>
        </w:rPr>
        <w:t>8</w:t>
      </w:r>
    </w:p>
    <w:p w14:paraId="6A6785C1" w14:textId="5B4F6529" w:rsidR="00BF3F98" w:rsidRPr="00950AB4" w:rsidRDefault="00D03B12" w:rsidP="00E74EAF">
      <w:pPr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1. Ze strony </w:t>
      </w:r>
      <w:r w:rsidR="00964342" w:rsidRPr="00950AB4">
        <w:rPr>
          <w:rFonts w:ascii="Open Sans" w:hAnsi="Open Sans" w:cs="Open Sans"/>
          <w:sz w:val="22"/>
          <w:szCs w:val="22"/>
          <w:lang w:eastAsia="pl-PL"/>
        </w:rPr>
        <w:t>Wytwórcy</w:t>
      </w:r>
      <w:r w:rsidR="00173F09"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97473B" w:rsidRPr="00950AB4">
        <w:rPr>
          <w:rFonts w:ascii="Open Sans" w:hAnsi="Open Sans" w:cs="Open Sans"/>
          <w:sz w:val="22"/>
          <w:szCs w:val="22"/>
          <w:lang w:eastAsia="pl-PL"/>
        </w:rPr>
        <w:t xml:space="preserve">w sprawach związanych z realizacją 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>n</w:t>
      </w:r>
      <w:r w:rsidR="00BD4475" w:rsidRPr="00950AB4">
        <w:rPr>
          <w:rFonts w:ascii="Open Sans" w:hAnsi="Open Sans" w:cs="Open Sans"/>
          <w:bCs/>
          <w:sz w:val="22"/>
          <w:szCs w:val="22"/>
          <w:lang w:eastAsia="pl-PL"/>
        </w:rPr>
        <w:t>iniejszej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97473B" w:rsidRPr="00950AB4">
        <w:rPr>
          <w:rFonts w:ascii="Open Sans" w:hAnsi="Open Sans" w:cs="Open Sans"/>
          <w:sz w:val="22"/>
          <w:szCs w:val="22"/>
          <w:lang w:eastAsia="pl-PL"/>
        </w:rPr>
        <w:t xml:space="preserve">umowy 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>osobą do kontaktu</w:t>
      </w:r>
      <w:r w:rsidR="0097473B" w:rsidRPr="00950AB4">
        <w:rPr>
          <w:rFonts w:ascii="Open Sans" w:hAnsi="Open Sans" w:cs="Open Sans"/>
          <w:sz w:val="22"/>
          <w:szCs w:val="22"/>
          <w:lang w:eastAsia="pl-PL"/>
        </w:rPr>
        <w:t xml:space="preserve"> jest</w:t>
      </w:r>
      <w:r w:rsidRPr="00950AB4">
        <w:rPr>
          <w:rFonts w:ascii="Open Sans" w:hAnsi="Open Sans" w:cs="Open Sans"/>
          <w:sz w:val="22"/>
          <w:szCs w:val="22"/>
          <w:lang w:eastAsia="pl-PL"/>
        </w:rPr>
        <w:t>:</w:t>
      </w:r>
      <w:r w:rsidR="00B81A27" w:rsidRPr="00950AB4">
        <w:rPr>
          <w:rFonts w:ascii="Open Sans" w:hAnsi="Open Sans" w:cs="Open Sans"/>
          <w:sz w:val="22"/>
          <w:szCs w:val="22"/>
          <w:lang w:eastAsia="pl-PL"/>
        </w:rPr>
        <w:t xml:space="preserve"> …………………………</w:t>
      </w:r>
      <w:r w:rsidR="007835BC" w:rsidRPr="00950AB4">
        <w:rPr>
          <w:rFonts w:ascii="Open Sans" w:hAnsi="Open Sans" w:cs="Open Sans"/>
          <w:sz w:val="22"/>
          <w:szCs w:val="22"/>
          <w:lang w:eastAsia="pl-PL"/>
        </w:rPr>
        <w:t>.</w:t>
      </w:r>
      <w:r w:rsidR="00B81A27"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Pr="00950AB4">
        <w:rPr>
          <w:rFonts w:ascii="Open Sans" w:hAnsi="Open Sans" w:cs="Open Sans"/>
          <w:sz w:val="22"/>
          <w:szCs w:val="22"/>
          <w:lang w:eastAsia="pl-PL"/>
        </w:rPr>
        <w:t>tel. ……………………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>, email: ………………………….</w:t>
      </w:r>
      <w:r w:rsidR="007835BC" w:rsidRPr="00950AB4">
        <w:rPr>
          <w:rFonts w:ascii="Open Sans" w:hAnsi="Open Sans" w:cs="Open Sans"/>
          <w:sz w:val="22"/>
          <w:szCs w:val="22"/>
          <w:lang w:eastAsia="pl-PL"/>
        </w:rPr>
        <w:br/>
      </w:r>
      <w:r w:rsidR="00BF3F98" w:rsidRPr="00950AB4">
        <w:rPr>
          <w:rFonts w:ascii="Open Sans" w:hAnsi="Open Sans" w:cs="Open Sans"/>
          <w:sz w:val="22"/>
          <w:szCs w:val="22"/>
          <w:lang w:eastAsia="pl-PL"/>
        </w:rPr>
        <w:t xml:space="preserve">W sprawach związanych </w:t>
      </w:r>
      <w:r w:rsidR="007835BC" w:rsidRPr="00950AB4">
        <w:rPr>
          <w:rFonts w:ascii="Open Sans" w:hAnsi="Open Sans" w:cs="Open Sans"/>
          <w:sz w:val="22"/>
          <w:szCs w:val="22"/>
          <w:lang w:eastAsia="pl-PL"/>
        </w:rPr>
        <w:t xml:space="preserve">obsługą kart przekazania odpadów </w:t>
      </w:r>
      <w:r w:rsidR="004A179E" w:rsidRPr="00950AB4">
        <w:rPr>
          <w:rFonts w:ascii="Open Sans" w:hAnsi="Open Sans" w:cs="Open Sans"/>
          <w:sz w:val="22"/>
          <w:szCs w:val="22"/>
          <w:lang w:eastAsia="pl-PL"/>
        </w:rPr>
        <w:t xml:space="preserve">KPO </w:t>
      </w:r>
      <w:r w:rsidR="007835BC" w:rsidRPr="00950AB4">
        <w:rPr>
          <w:rFonts w:ascii="Open Sans" w:hAnsi="Open Sans" w:cs="Open Sans"/>
          <w:sz w:val="22"/>
          <w:szCs w:val="22"/>
          <w:lang w:eastAsia="pl-PL"/>
        </w:rPr>
        <w:t>i systemu BDO</w:t>
      </w:r>
      <w:r w:rsidR="00DF6D56"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BF3F98" w:rsidRPr="00950AB4">
        <w:rPr>
          <w:rFonts w:ascii="Open Sans" w:hAnsi="Open Sans" w:cs="Open Sans"/>
          <w:sz w:val="22"/>
          <w:szCs w:val="22"/>
          <w:lang w:eastAsia="pl-PL"/>
        </w:rPr>
        <w:t>osobą do kontaktu jest: …………………………… tel. ………………………… email: ………………………….</w:t>
      </w:r>
    </w:p>
    <w:p w14:paraId="5DC5D211" w14:textId="676BC09A" w:rsidR="00D03B12" w:rsidRPr="00950AB4" w:rsidRDefault="00D03B12" w:rsidP="00E74EAF">
      <w:pPr>
        <w:numPr>
          <w:ilvl w:val="0"/>
          <w:numId w:val="15"/>
        </w:numPr>
        <w:tabs>
          <w:tab w:val="clear" w:pos="360"/>
          <w:tab w:val="left" w:pos="0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Ze </w:t>
      </w:r>
      <w:r w:rsidR="00B81A27" w:rsidRPr="00950AB4">
        <w:rPr>
          <w:rFonts w:ascii="Open Sans" w:hAnsi="Open Sans" w:cs="Open Sans"/>
          <w:sz w:val="22"/>
          <w:szCs w:val="22"/>
          <w:lang w:eastAsia="pl-PL"/>
        </w:rPr>
        <w:t xml:space="preserve">strony </w:t>
      </w:r>
      <w:r w:rsidR="00964342" w:rsidRPr="00950AB4">
        <w:rPr>
          <w:rFonts w:ascii="Open Sans" w:hAnsi="Open Sans" w:cs="Open Sans"/>
          <w:sz w:val="22"/>
          <w:szCs w:val="22"/>
          <w:lang w:eastAsia="pl-PL"/>
        </w:rPr>
        <w:t xml:space="preserve">Przejmującego 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 xml:space="preserve">w sprawach związanych z realizacją 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>n</w:t>
      </w:r>
      <w:r w:rsidR="00BD4475" w:rsidRPr="00950AB4">
        <w:rPr>
          <w:rFonts w:ascii="Open Sans" w:hAnsi="Open Sans" w:cs="Open Sans"/>
          <w:bCs/>
          <w:sz w:val="22"/>
          <w:szCs w:val="22"/>
          <w:lang w:eastAsia="pl-PL"/>
        </w:rPr>
        <w:t>i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>n</w:t>
      </w:r>
      <w:r w:rsidR="00BD4475" w:rsidRPr="00950AB4">
        <w:rPr>
          <w:rFonts w:ascii="Open Sans" w:hAnsi="Open Sans" w:cs="Open Sans"/>
          <w:bCs/>
          <w:sz w:val="22"/>
          <w:szCs w:val="22"/>
          <w:lang w:eastAsia="pl-PL"/>
        </w:rPr>
        <w:t>iejszej</w:t>
      </w:r>
      <w:r w:rsidR="006F0071"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>umowy osobą do</w:t>
      </w:r>
      <w:r w:rsidR="00BD4475"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>kontaktu jest</w:t>
      </w:r>
      <w:r w:rsidR="00B81A27" w:rsidRPr="00950AB4">
        <w:rPr>
          <w:rFonts w:ascii="Open Sans" w:hAnsi="Open Sans" w:cs="Open Sans"/>
          <w:sz w:val="22"/>
          <w:szCs w:val="22"/>
          <w:lang w:eastAsia="pl-PL"/>
        </w:rPr>
        <w:t>:</w:t>
      </w:r>
      <w:r w:rsidR="00B81A27" w:rsidRPr="00950AB4">
        <w:rPr>
          <w:rFonts w:ascii="Open Sans" w:hAnsi="Open Sans" w:cs="Open Sans"/>
          <w:sz w:val="22"/>
          <w:szCs w:val="22"/>
          <w:lang w:eastAsia="pl-PL"/>
        </w:rPr>
        <w:tab/>
        <w:t>…………………………</w:t>
      </w:r>
      <w:r w:rsidRPr="00950AB4">
        <w:rPr>
          <w:rFonts w:ascii="Open Sans" w:hAnsi="Open Sans" w:cs="Open Sans"/>
          <w:sz w:val="22"/>
          <w:szCs w:val="22"/>
          <w:lang w:eastAsia="pl-PL"/>
        </w:rPr>
        <w:t>… tel. …………………………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 xml:space="preserve"> email: ………………………….</w:t>
      </w:r>
    </w:p>
    <w:p w14:paraId="0918ADEC" w14:textId="71CF5F87" w:rsidR="00D03B12" w:rsidRPr="00950AB4" w:rsidRDefault="00F00ACE" w:rsidP="00E74EAF">
      <w:pPr>
        <w:tabs>
          <w:tab w:val="left" w:pos="0"/>
        </w:tabs>
        <w:spacing w:line="276" w:lineRule="auto"/>
        <w:ind w:left="360" w:right="-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W sprawach związanych z odbiorem </w:t>
      </w:r>
      <w:r w:rsidR="00624B4E">
        <w:rPr>
          <w:rFonts w:ascii="Open Sans" w:hAnsi="Open Sans" w:cs="Open Sans"/>
          <w:sz w:val="22"/>
          <w:szCs w:val="22"/>
          <w:lang w:eastAsia="pl-PL"/>
        </w:rPr>
        <w:t>odpadów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 </w:t>
      </w:r>
      <w:r w:rsidR="00BF3F98" w:rsidRPr="00950AB4">
        <w:rPr>
          <w:rFonts w:ascii="Open Sans" w:hAnsi="Open Sans" w:cs="Open Sans"/>
          <w:sz w:val="22"/>
          <w:szCs w:val="22"/>
          <w:lang w:eastAsia="pl-PL"/>
        </w:rPr>
        <w:t>osobą do kontaktu jest: …………………………… tel. ………………………… email: ………………………….</w:t>
      </w:r>
    </w:p>
    <w:p w14:paraId="12D4DEC0" w14:textId="07F04A91" w:rsidR="00003FFD" w:rsidRPr="00950AB4" w:rsidRDefault="00003FFD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§ </w:t>
      </w:r>
      <w:r w:rsidR="00DA3ED6" w:rsidRPr="00950AB4">
        <w:rPr>
          <w:rFonts w:ascii="Open Sans" w:hAnsi="Open Sans" w:cs="Open Sans"/>
          <w:sz w:val="22"/>
          <w:szCs w:val="22"/>
          <w:lang w:eastAsia="pl-PL"/>
        </w:rPr>
        <w:t>9</w:t>
      </w:r>
    </w:p>
    <w:p w14:paraId="0B721F14" w14:textId="67800E30" w:rsidR="00003FFD" w:rsidRPr="00950AB4" w:rsidRDefault="00003FFD" w:rsidP="00E74EAF">
      <w:pPr>
        <w:numPr>
          <w:ilvl w:val="0"/>
          <w:numId w:val="14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Strony udostępniają sobie wzajemnie dane osobowe swoich pracowników wskazanych do kontaktu w związku z realizacją Umowy, w zakresie imienia, nazwiska, zajmowanego stanowiska i danych kontaktowych. Podstawą prawną przetwarzania danych osobowych </w:t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lastRenderedPageBreak/>
        <w:t>przez Strony jest podjęcie działań w celu zawarcia i wykonywania Umowy zgodnie z art. 6 ust. 1 lit. b RODO, wypełnianie obowiązków prawnych zgodnie z art. 6 ust. 1 lit. c RODO związanych m.in. z przepisami podatkowymi i przepisami o rachunkowości oraz prawnie uzasadniony interes zgodnie z art. 6 ust. 1 lit. f RODO związany z realizacją postanowień Umowy, jej obsługą oraz ewentualnym dochodzeniem lub odpieraniem roszczeń z niej wynikających.</w:t>
      </w:r>
    </w:p>
    <w:p w14:paraId="341F0600" w14:textId="77777777" w:rsidR="00003FFD" w:rsidRPr="00950AB4" w:rsidRDefault="00003FFD" w:rsidP="00E74EAF">
      <w:pPr>
        <w:numPr>
          <w:ilvl w:val="0"/>
          <w:numId w:val="14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 Jako administratorzy danych osobowych wskazanych w ust. 1 Strony zobowiązują się do przestrzegania obowiązujących przepisów dotyczących ochrony danych osobowych, w szczególności zobowiązują się do zabezpieczenia danych osobowych poprzez podjęcie odpowiednich środków technicznych i organizacyjnych wymaganych obowiązującymi przepisami prawa w zakresie ochrony danych osobowych. </w:t>
      </w:r>
    </w:p>
    <w:p w14:paraId="25360FA2" w14:textId="2BCD9E88" w:rsidR="00003FFD" w:rsidRPr="00950AB4" w:rsidRDefault="00003FFD" w:rsidP="00E74EAF">
      <w:pPr>
        <w:numPr>
          <w:ilvl w:val="0"/>
          <w:numId w:val="14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 xml:space="preserve">Strony oświadczają, że osoby wskazane w ust. 1 zostały przeszkolone w zakresie przepisów dotyczących ochrony danych osobowych, w szczególności w zakresie swoich praw jako osób, których dane dotyczą, oraz dysponują informacjami wskazanymi </w:t>
      </w:r>
      <w:r w:rsidR="00CA546A">
        <w:rPr>
          <w:rFonts w:ascii="Open Sans" w:hAnsi="Open Sans" w:cs="Open Sans"/>
          <w:bCs/>
          <w:sz w:val="22"/>
          <w:szCs w:val="22"/>
          <w:lang w:eastAsia="pl-PL"/>
        </w:rPr>
        <w:br/>
      </w:r>
      <w:r w:rsidRPr="00950AB4">
        <w:rPr>
          <w:rFonts w:ascii="Open Sans" w:hAnsi="Open Sans" w:cs="Open Sans"/>
          <w:bCs/>
          <w:sz w:val="22"/>
          <w:szCs w:val="22"/>
          <w:lang w:eastAsia="pl-PL"/>
        </w:rPr>
        <w:t>w art. 14 ust. 1-3 RODO.</w:t>
      </w:r>
    </w:p>
    <w:p w14:paraId="26028754" w14:textId="77777777" w:rsidR="00003FFD" w:rsidRPr="00950AB4" w:rsidRDefault="00003FFD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</w:p>
    <w:p w14:paraId="4A0E7450" w14:textId="4CCC7500" w:rsidR="00D03B12" w:rsidRPr="00950AB4" w:rsidRDefault="00003FFD" w:rsidP="00E74EAF">
      <w:pPr>
        <w:tabs>
          <w:tab w:val="left" w:pos="284"/>
        </w:tabs>
        <w:spacing w:line="276" w:lineRule="auto"/>
        <w:ind w:right="-284"/>
        <w:jc w:val="center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§ </w:t>
      </w:r>
      <w:r w:rsidR="00DA3ED6" w:rsidRPr="00950AB4">
        <w:rPr>
          <w:rFonts w:ascii="Open Sans" w:hAnsi="Open Sans" w:cs="Open Sans"/>
          <w:sz w:val="22"/>
          <w:szCs w:val="22"/>
          <w:lang w:eastAsia="pl-PL"/>
        </w:rPr>
        <w:t>10</w:t>
      </w:r>
    </w:p>
    <w:p w14:paraId="2790EFE4" w14:textId="77777777" w:rsidR="00D03B12" w:rsidRPr="00950AB4" w:rsidRDefault="00D03B12" w:rsidP="00E74EAF">
      <w:pPr>
        <w:numPr>
          <w:ilvl w:val="0"/>
          <w:numId w:val="28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bCs/>
          <w:sz w:val="22"/>
          <w:szCs w:val="22"/>
          <w:lang w:eastAsia="pl-PL"/>
        </w:rPr>
      </w:pPr>
      <w:r w:rsidRPr="00950AB4">
        <w:rPr>
          <w:rFonts w:ascii="Open Sans" w:hAnsi="Open Sans" w:cs="Open Sans"/>
          <w:bCs/>
          <w:sz w:val="22"/>
          <w:szCs w:val="22"/>
          <w:lang w:eastAsia="pl-PL"/>
        </w:rPr>
        <w:t>Zmiany warunków niniejszej umowy mogą nastąpić jedynie w formie pisemnej w postaci aneksu, pod rygorem nieważności.</w:t>
      </w:r>
    </w:p>
    <w:p w14:paraId="7E4FB499" w14:textId="3D10A266" w:rsidR="00D03B12" w:rsidRPr="00950AB4" w:rsidRDefault="00D03B12" w:rsidP="00E74EAF">
      <w:pPr>
        <w:numPr>
          <w:ilvl w:val="0"/>
          <w:numId w:val="28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W sprawach nieuregulowanych postanowieniami umowy będą mieć zastosowanie przepisy Kodeksu </w:t>
      </w:r>
      <w:r w:rsidR="00E158ED" w:rsidRPr="00950AB4">
        <w:rPr>
          <w:rFonts w:ascii="Open Sans" w:hAnsi="Open Sans" w:cs="Open Sans"/>
          <w:sz w:val="22"/>
          <w:szCs w:val="22"/>
          <w:lang w:eastAsia="pl-PL"/>
        </w:rPr>
        <w:t>c</w:t>
      </w:r>
      <w:r w:rsidRPr="00950AB4">
        <w:rPr>
          <w:rFonts w:ascii="Open Sans" w:hAnsi="Open Sans" w:cs="Open Sans"/>
          <w:sz w:val="22"/>
          <w:szCs w:val="22"/>
          <w:lang w:eastAsia="pl-PL"/>
        </w:rPr>
        <w:t>ywilnego</w:t>
      </w:r>
      <w:r w:rsidR="00EE647E">
        <w:rPr>
          <w:rFonts w:ascii="Open Sans" w:hAnsi="Open Sans" w:cs="Open Sans"/>
          <w:sz w:val="22"/>
          <w:szCs w:val="22"/>
          <w:lang w:eastAsia="pl-PL"/>
        </w:rPr>
        <w:t xml:space="preserve"> oraz ustawy o odpadach</w:t>
      </w:r>
      <w:r w:rsidRPr="00950AB4">
        <w:rPr>
          <w:rFonts w:ascii="Open Sans" w:hAnsi="Open Sans" w:cs="Open Sans"/>
          <w:sz w:val="22"/>
          <w:szCs w:val="22"/>
          <w:lang w:eastAsia="pl-PL"/>
        </w:rPr>
        <w:t>.</w:t>
      </w:r>
    </w:p>
    <w:p w14:paraId="52D04951" w14:textId="5C680BD6" w:rsidR="00D03B12" w:rsidRPr="00950AB4" w:rsidRDefault="00D03B12" w:rsidP="00E74EAF">
      <w:pPr>
        <w:numPr>
          <w:ilvl w:val="0"/>
          <w:numId w:val="28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Wszelkie spory wynikające z realizacji umowy rozstrzygać będzie </w:t>
      </w:r>
      <w:r w:rsidR="00DC3DBA" w:rsidRPr="00950AB4">
        <w:rPr>
          <w:rFonts w:ascii="Open Sans" w:hAnsi="Open Sans" w:cs="Open Sans"/>
          <w:sz w:val="22"/>
          <w:szCs w:val="22"/>
          <w:lang w:eastAsia="pl-PL"/>
        </w:rPr>
        <w:t>s</w:t>
      </w: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ąd powszechny właściwy ze względu na siedzibę </w:t>
      </w:r>
      <w:r w:rsidR="00964342" w:rsidRPr="00950AB4">
        <w:rPr>
          <w:rFonts w:ascii="Open Sans" w:hAnsi="Open Sans" w:cs="Open Sans"/>
          <w:sz w:val="22"/>
          <w:szCs w:val="22"/>
          <w:lang w:eastAsia="pl-PL"/>
        </w:rPr>
        <w:t>Wytwórc</w:t>
      </w:r>
      <w:r w:rsidR="00BD4475" w:rsidRPr="00950AB4">
        <w:rPr>
          <w:rFonts w:ascii="Open Sans" w:hAnsi="Open Sans" w:cs="Open Sans"/>
          <w:sz w:val="22"/>
          <w:szCs w:val="22"/>
          <w:lang w:eastAsia="pl-PL"/>
        </w:rPr>
        <w:t>y.</w:t>
      </w:r>
    </w:p>
    <w:p w14:paraId="1B998C75" w14:textId="34C93818" w:rsidR="00D03B12" w:rsidRPr="00950AB4" w:rsidRDefault="00D03B12" w:rsidP="00E74EAF">
      <w:pPr>
        <w:numPr>
          <w:ilvl w:val="0"/>
          <w:numId w:val="28"/>
        </w:numPr>
        <w:tabs>
          <w:tab w:val="clear" w:pos="360"/>
        </w:tabs>
        <w:spacing w:line="276" w:lineRule="auto"/>
        <w:ind w:left="284" w:right="-284" w:hanging="284"/>
        <w:jc w:val="both"/>
        <w:rPr>
          <w:rFonts w:ascii="Open Sans" w:hAnsi="Open Sans" w:cs="Open Sans"/>
          <w:sz w:val="22"/>
          <w:szCs w:val="22"/>
          <w:lang w:eastAsia="pl-PL"/>
        </w:rPr>
      </w:pPr>
      <w:r w:rsidRPr="00950AB4">
        <w:rPr>
          <w:rFonts w:ascii="Open Sans" w:hAnsi="Open Sans" w:cs="Open Sans"/>
          <w:sz w:val="22"/>
          <w:szCs w:val="22"/>
          <w:lang w:eastAsia="pl-PL"/>
        </w:rPr>
        <w:t xml:space="preserve">Umowa została sporządzona w dwóch jednobrzmiących egzemplarzach, po jednym dla każdej ze </w:t>
      </w:r>
      <w:r w:rsidR="00A52680" w:rsidRPr="00950AB4">
        <w:rPr>
          <w:rFonts w:ascii="Open Sans" w:hAnsi="Open Sans" w:cs="Open Sans"/>
          <w:sz w:val="22"/>
          <w:szCs w:val="22"/>
          <w:lang w:eastAsia="pl-PL"/>
        </w:rPr>
        <w:t>S</w:t>
      </w:r>
      <w:r w:rsidRPr="00950AB4">
        <w:rPr>
          <w:rFonts w:ascii="Open Sans" w:hAnsi="Open Sans" w:cs="Open Sans"/>
          <w:sz w:val="22"/>
          <w:szCs w:val="22"/>
          <w:lang w:eastAsia="pl-PL"/>
        </w:rPr>
        <w:t>tron.</w:t>
      </w:r>
    </w:p>
    <w:p w14:paraId="6CAE2AC9" w14:textId="77777777" w:rsidR="009447BA" w:rsidRPr="00950AB4" w:rsidRDefault="009447BA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1C888295" w14:textId="2128872D" w:rsidR="00B81A27" w:rsidRPr="00950AB4" w:rsidRDefault="00E158ED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i/>
          <w:sz w:val="22"/>
          <w:szCs w:val="22"/>
          <w:lang w:eastAsia="pl-PL"/>
        </w:rPr>
      </w:pPr>
      <w:r w:rsidRPr="00950AB4">
        <w:rPr>
          <w:rFonts w:ascii="Open Sans" w:hAnsi="Open Sans" w:cs="Open Sans"/>
          <w:i/>
          <w:sz w:val="22"/>
          <w:szCs w:val="22"/>
          <w:lang w:eastAsia="pl-PL"/>
        </w:rPr>
        <w:t>Załączniki:</w:t>
      </w:r>
    </w:p>
    <w:p w14:paraId="08E9D8E5" w14:textId="21C2708E" w:rsidR="009F728D" w:rsidRPr="00950AB4" w:rsidRDefault="009F728D" w:rsidP="00E74EAF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right="-284"/>
        <w:jc w:val="both"/>
        <w:rPr>
          <w:rFonts w:ascii="Open Sans" w:hAnsi="Open Sans" w:cs="Open Sans"/>
          <w:i/>
          <w:lang w:eastAsia="pl-PL"/>
        </w:rPr>
      </w:pPr>
      <w:r w:rsidRPr="00950AB4">
        <w:rPr>
          <w:rFonts w:ascii="Open Sans" w:hAnsi="Open Sans" w:cs="Open Sans"/>
          <w:i/>
          <w:lang w:eastAsia="pl-PL"/>
        </w:rPr>
        <w:t>Specyfikacja przekazanych do zagospodarowania odpadów</w:t>
      </w:r>
    </w:p>
    <w:p w14:paraId="29EE331D" w14:textId="11446BD7" w:rsidR="00E158ED" w:rsidRPr="00950AB4" w:rsidRDefault="00E158ED" w:rsidP="00E74EAF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right="-284"/>
        <w:jc w:val="both"/>
        <w:rPr>
          <w:rFonts w:ascii="Open Sans" w:hAnsi="Open Sans" w:cs="Open Sans"/>
          <w:i/>
          <w:lang w:eastAsia="pl-PL"/>
        </w:rPr>
      </w:pPr>
      <w:r w:rsidRPr="00950AB4">
        <w:rPr>
          <w:rFonts w:ascii="Open Sans" w:hAnsi="Open Sans" w:cs="Open Sans"/>
          <w:i/>
          <w:lang w:eastAsia="pl-PL"/>
        </w:rPr>
        <w:t>Zapytanie ofertowe</w:t>
      </w:r>
    </w:p>
    <w:p w14:paraId="739C2D80" w14:textId="09D04980" w:rsidR="00E158ED" w:rsidRPr="00950AB4" w:rsidRDefault="00E158ED" w:rsidP="00E74EAF">
      <w:pPr>
        <w:pStyle w:val="Akapitzlist"/>
        <w:numPr>
          <w:ilvl w:val="0"/>
          <w:numId w:val="30"/>
        </w:numPr>
        <w:tabs>
          <w:tab w:val="left" w:pos="284"/>
        </w:tabs>
        <w:spacing w:after="0"/>
        <w:ind w:right="-284"/>
        <w:jc w:val="both"/>
        <w:rPr>
          <w:rFonts w:ascii="Open Sans" w:hAnsi="Open Sans" w:cs="Open Sans"/>
          <w:i/>
          <w:lang w:eastAsia="pl-PL"/>
        </w:rPr>
      </w:pPr>
      <w:r w:rsidRPr="00950AB4">
        <w:rPr>
          <w:rFonts w:ascii="Open Sans" w:hAnsi="Open Sans" w:cs="Open Sans"/>
          <w:i/>
          <w:lang w:eastAsia="pl-PL"/>
        </w:rPr>
        <w:t>Oferta</w:t>
      </w:r>
    </w:p>
    <w:p w14:paraId="3C064E58" w14:textId="2E8F896A" w:rsidR="009447BA" w:rsidRPr="00950AB4" w:rsidRDefault="009447BA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539779A1" w14:textId="7521F252" w:rsidR="0006488F" w:rsidRPr="00950AB4" w:rsidRDefault="0006488F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sz w:val="22"/>
          <w:szCs w:val="22"/>
          <w:lang w:eastAsia="pl-PL"/>
        </w:rPr>
      </w:pPr>
    </w:p>
    <w:p w14:paraId="325A3604" w14:textId="5B798344" w:rsidR="0006488F" w:rsidRPr="00950AB4" w:rsidRDefault="0086284B" w:rsidP="00E74EAF">
      <w:pPr>
        <w:tabs>
          <w:tab w:val="left" w:pos="284"/>
        </w:tabs>
        <w:spacing w:line="276" w:lineRule="auto"/>
        <w:ind w:right="-284"/>
        <w:jc w:val="both"/>
        <w:rPr>
          <w:rFonts w:ascii="Open Sans" w:hAnsi="Open Sans" w:cs="Open Sans"/>
          <w:b/>
          <w:lang w:eastAsia="pl-PL"/>
        </w:rPr>
      </w:pPr>
      <w:r>
        <w:rPr>
          <w:rFonts w:ascii="Open Sans" w:hAnsi="Open Sans" w:cs="Open Sans"/>
          <w:b/>
          <w:lang w:eastAsia="pl-PL"/>
        </w:rPr>
        <w:tab/>
      </w:r>
      <w:r>
        <w:rPr>
          <w:rFonts w:ascii="Open Sans" w:hAnsi="Open Sans" w:cs="Open Sans"/>
          <w:b/>
          <w:lang w:eastAsia="pl-PL"/>
        </w:rPr>
        <w:tab/>
      </w:r>
      <w:r>
        <w:rPr>
          <w:rFonts w:ascii="Open Sans" w:hAnsi="Open Sans" w:cs="Open Sans"/>
          <w:b/>
          <w:lang w:eastAsia="pl-PL"/>
        </w:rPr>
        <w:tab/>
      </w:r>
      <w:r w:rsidR="00964342" w:rsidRPr="00950AB4">
        <w:rPr>
          <w:rFonts w:ascii="Open Sans" w:hAnsi="Open Sans" w:cs="Open Sans"/>
          <w:b/>
          <w:lang w:eastAsia="pl-PL"/>
        </w:rPr>
        <w:t>Wytwórca:</w:t>
      </w:r>
      <w:r w:rsidR="00964342" w:rsidRPr="00950AB4">
        <w:rPr>
          <w:rFonts w:ascii="Open Sans" w:hAnsi="Open Sans" w:cs="Open Sans"/>
          <w:b/>
          <w:lang w:eastAsia="pl-PL"/>
        </w:rPr>
        <w:tab/>
      </w:r>
      <w:r w:rsidR="00964342" w:rsidRPr="00950AB4">
        <w:rPr>
          <w:rFonts w:ascii="Open Sans" w:hAnsi="Open Sans" w:cs="Open Sans"/>
          <w:b/>
          <w:lang w:eastAsia="pl-PL"/>
        </w:rPr>
        <w:tab/>
      </w:r>
      <w:r w:rsidR="00964342" w:rsidRPr="00950AB4">
        <w:rPr>
          <w:rFonts w:ascii="Open Sans" w:hAnsi="Open Sans" w:cs="Open Sans"/>
          <w:b/>
          <w:lang w:eastAsia="pl-PL"/>
        </w:rPr>
        <w:tab/>
      </w:r>
      <w:r w:rsidR="00964342" w:rsidRPr="00950AB4">
        <w:rPr>
          <w:rFonts w:ascii="Open Sans" w:hAnsi="Open Sans" w:cs="Open Sans"/>
          <w:b/>
          <w:lang w:eastAsia="pl-PL"/>
        </w:rPr>
        <w:tab/>
      </w:r>
      <w:r w:rsidR="00BD4475" w:rsidRPr="00950AB4">
        <w:rPr>
          <w:rFonts w:ascii="Open Sans" w:hAnsi="Open Sans" w:cs="Open Sans"/>
          <w:b/>
          <w:lang w:eastAsia="pl-PL"/>
        </w:rPr>
        <w:tab/>
      </w:r>
      <w:r w:rsidR="00964342" w:rsidRPr="00950AB4">
        <w:rPr>
          <w:rFonts w:ascii="Open Sans" w:hAnsi="Open Sans" w:cs="Open Sans"/>
          <w:b/>
          <w:lang w:eastAsia="pl-PL"/>
        </w:rPr>
        <w:tab/>
        <w:t>Przejmujący:</w:t>
      </w:r>
    </w:p>
    <w:sectPr w:rsidR="0006488F" w:rsidRPr="00950AB4" w:rsidSect="0086284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531" w:bottom="851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4F56A" w14:textId="77777777" w:rsidR="00A20A10" w:rsidRDefault="00A20A10">
      <w:r>
        <w:separator/>
      </w:r>
    </w:p>
  </w:endnote>
  <w:endnote w:type="continuationSeparator" w:id="0">
    <w:p w14:paraId="2059FE96" w14:textId="77777777" w:rsidR="00A20A10" w:rsidRDefault="00A20A10">
      <w:r>
        <w:continuationSeparator/>
      </w:r>
    </w:p>
  </w:endnote>
  <w:endnote w:type="continuationNotice" w:id="1">
    <w:p w14:paraId="0A5F910D" w14:textId="77777777" w:rsidR="00A20A10" w:rsidRDefault="00A20A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 Sans">
    <w:altName w:val="Tahoma"/>
    <w:panose1 w:val="020B0606030504020204"/>
    <w:charset w:val="EE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6F1EA" w14:textId="77777777" w:rsidR="003A000F" w:rsidRDefault="003A00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98544" w14:textId="77777777" w:rsidR="00994201" w:rsidRDefault="00994201">
    <w:pPr>
      <w:rPr>
        <w:rFonts w:ascii="Trebuchet MS" w:hAnsi="Trebuchet MS" w:cs="Trebuchet MS"/>
        <w:color w:val="000000"/>
        <w:sz w:val="14"/>
        <w:szCs w:val="14"/>
        <w:lang w:eastAsia="pl-PL"/>
      </w:rPr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1" behindDoc="1" locked="0" layoutInCell="1" allowOverlap="1" wp14:anchorId="7C6F7481" wp14:editId="5AD561E9">
              <wp:simplePos x="0" y="0"/>
              <wp:positionH relativeFrom="column">
                <wp:posOffset>4445</wp:posOffset>
              </wp:positionH>
              <wp:positionV relativeFrom="paragraph">
                <wp:posOffset>-45721</wp:posOffset>
              </wp:positionV>
              <wp:extent cx="5755005" cy="0"/>
              <wp:effectExtent l="0" t="0" r="36195" b="19050"/>
              <wp:wrapNone/>
              <wp:docPr id="2" name="Lin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55005" cy="0"/>
                      </a:xfrm>
                      <a:prstGeom prst="line">
                        <a:avLst/>
                      </a:prstGeom>
                      <a:noFill/>
                      <a:ln w="6480">
                        <a:solidFill>
                          <a:srgbClr val="FF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w14:anchorId="10D5FB45" id="Line 24" o:spid="_x0000_s1026" style="position:absolute;z-index:-251658239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35pt,-3.6pt" to="453.5pt,-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" strokecolor="red" strokeweight=".18mm">
              <v:stroke joinstyle="miter"/>
            </v:line>
          </w:pict>
        </mc:Fallback>
      </mc:AlternateContent>
    </w:r>
  </w:p>
  <w:p w14:paraId="0B7A885A" w14:textId="77777777" w:rsidR="00994201" w:rsidRDefault="00994201">
    <w:pPr>
      <w:pStyle w:val="Stopka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FF9C3" w14:textId="77777777" w:rsidR="003A000F" w:rsidRDefault="003A00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083BCF" w14:textId="77777777" w:rsidR="00A20A10" w:rsidRDefault="00A20A10">
      <w:r>
        <w:separator/>
      </w:r>
    </w:p>
  </w:footnote>
  <w:footnote w:type="continuationSeparator" w:id="0">
    <w:p w14:paraId="6C7D3113" w14:textId="77777777" w:rsidR="00A20A10" w:rsidRDefault="00A20A10">
      <w:r>
        <w:continuationSeparator/>
      </w:r>
    </w:p>
  </w:footnote>
  <w:footnote w:type="continuationNotice" w:id="1">
    <w:p w14:paraId="72B26073" w14:textId="77777777" w:rsidR="00A20A10" w:rsidRDefault="00A20A1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55B64B" w14:textId="77777777" w:rsidR="003A000F" w:rsidRDefault="003A000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43FF9" w14:textId="77777777" w:rsidR="00994201" w:rsidRDefault="00994201" w:rsidP="00454A1E">
    <w:pPr>
      <w:pStyle w:val="Nagwek"/>
      <w:rPr>
        <w:bCs/>
        <w:lang w:eastAsia="pl-PL"/>
      </w:rPr>
    </w:pPr>
  </w:p>
  <w:p w14:paraId="0D96F3AD" w14:textId="50E22C65" w:rsidR="00994201" w:rsidRDefault="00994201" w:rsidP="00454A1E">
    <w:pPr>
      <w:pStyle w:val="Nagwek"/>
      <w:rPr>
        <w:bCs/>
        <w:sz w:val="20"/>
        <w:szCs w:val="20"/>
        <w:lang w:eastAsia="pl-PL"/>
      </w:rPr>
    </w:pPr>
    <w:r>
      <w:rPr>
        <w:bCs/>
        <w:sz w:val="20"/>
        <w:szCs w:val="20"/>
        <w:lang w:eastAsia="pl-PL"/>
      </w:rPr>
      <w:t>GZD</w:t>
    </w:r>
    <w:bookmarkStart w:id="0" w:name="_GoBack"/>
    <w:bookmarkEnd w:id="0"/>
    <w:r>
      <w:rPr>
        <w:bCs/>
        <w:sz w:val="20"/>
        <w:szCs w:val="20"/>
        <w:lang w:eastAsia="pl-PL"/>
      </w:rPr>
      <w:t xml:space="preserve"> – GO/2026-2027</w:t>
    </w:r>
  </w:p>
  <w:p w14:paraId="3017EC1B" w14:textId="77777777" w:rsidR="00994201" w:rsidRPr="009447BA" w:rsidRDefault="00994201" w:rsidP="00454A1E">
    <w:pPr>
      <w:pStyle w:val="Nagwek"/>
      <w:rPr>
        <w:bCs/>
        <w:sz w:val="20"/>
        <w:szCs w:val="20"/>
        <w:lang w:eastAsia="pl-PL"/>
      </w:rPr>
    </w:pPr>
  </w:p>
  <w:p w14:paraId="730EDA82" w14:textId="77777777" w:rsidR="00994201" w:rsidRDefault="00994201">
    <w:pPr>
      <w:pStyle w:val="Nagwek"/>
      <w:rPr>
        <w:bCs/>
        <w:lang w:eastAsia="pl-PL"/>
      </w:rPr>
    </w:pPr>
  </w:p>
  <w:p w14:paraId="1BE1A2F1" w14:textId="77777777" w:rsidR="00994201" w:rsidRDefault="00994201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935" distR="114935" simplePos="0" relativeHeight="251658240" behindDoc="0" locked="0" layoutInCell="1" allowOverlap="1" wp14:anchorId="2183812D" wp14:editId="4CFF626B">
              <wp:simplePos x="0" y="0"/>
              <wp:positionH relativeFrom="column">
                <wp:posOffset>836930</wp:posOffset>
              </wp:positionH>
              <wp:positionV relativeFrom="paragraph">
                <wp:posOffset>120015</wp:posOffset>
              </wp:positionV>
              <wp:extent cx="4658360" cy="337185"/>
              <wp:effectExtent l="0" t="0" r="0" b="0"/>
              <wp:wrapNone/>
              <wp:docPr id="3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8360" cy="3371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70B00C" w14:textId="77777777" w:rsidR="00994201" w:rsidRDefault="00994201" w:rsidP="004C4F0F">
                          <w:pPr>
                            <w:rPr>
                              <w:szCs w:val="32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183812D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margin-left:65.9pt;margin-top:9.45pt;width:366.8pt;height:26.55pt;z-index: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" stroked="f">
              <v:fill opacity="0"/>
              <v:textbox inset="0,0,0,0">
                <w:txbxContent>
                  <w:p w14:paraId="4870B00C" w14:textId="77777777" w:rsidR="00994201" w:rsidRDefault="00994201" w:rsidP="004C4F0F">
                    <w:pPr>
                      <w:rPr>
                        <w:szCs w:val="32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28DB43" w14:textId="77777777" w:rsidR="003A000F" w:rsidRDefault="003A00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A5721E"/>
    <w:multiLevelType w:val="hybridMultilevel"/>
    <w:tmpl w:val="89D666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91E54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" w15:restartNumberingAfterBreak="0">
    <w:nsid w:val="0F556A23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6C2C4D"/>
    <w:multiLevelType w:val="hybridMultilevel"/>
    <w:tmpl w:val="9B4406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BF7FAE"/>
    <w:multiLevelType w:val="hybridMultilevel"/>
    <w:tmpl w:val="21BC6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E63ED4"/>
    <w:multiLevelType w:val="hybridMultilevel"/>
    <w:tmpl w:val="21BC6B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42AB8"/>
    <w:multiLevelType w:val="hybridMultilevel"/>
    <w:tmpl w:val="45E856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84C4A35"/>
    <w:multiLevelType w:val="hybridMultilevel"/>
    <w:tmpl w:val="3A88D90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8C441C5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1C494775"/>
    <w:multiLevelType w:val="hybridMultilevel"/>
    <w:tmpl w:val="26EED29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62632E"/>
    <w:multiLevelType w:val="singleLevel"/>
    <w:tmpl w:val="0415001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</w:abstractNum>
  <w:abstractNum w:abstractNumId="12" w15:restartNumberingAfterBreak="0">
    <w:nsid w:val="1D7F5102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3" w15:restartNumberingAfterBreak="0">
    <w:nsid w:val="1E1B1EA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4" w15:restartNumberingAfterBreak="0">
    <w:nsid w:val="1E6C435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24D41F2C"/>
    <w:multiLevelType w:val="multilevel"/>
    <w:tmpl w:val="40BA708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  <w:lvl w:ilvl="1">
      <w:start w:val="1"/>
      <w:numFmt w:val="decimal"/>
      <w:lvlText w:val="%2)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right"/>
      <w:pPr>
        <w:tabs>
          <w:tab w:val="num" w:pos="1860"/>
        </w:tabs>
        <w:ind w:left="18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 w15:restartNumberingAfterBreak="0">
    <w:nsid w:val="26862E3D"/>
    <w:multiLevelType w:val="hybridMultilevel"/>
    <w:tmpl w:val="289C6F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7" w15:restartNumberingAfterBreak="0">
    <w:nsid w:val="274D7392"/>
    <w:multiLevelType w:val="multilevel"/>
    <w:tmpl w:val="289C6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2E6175C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3086350A"/>
    <w:multiLevelType w:val="hybridMultilevel"/>
    <w:tmpl w:val="A2C60B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30AF580D"/>
    <w:multiLevelType w:val="multilevel"/>
    <w:tmpl w:val="A96070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 w15:restartNumberingAfterBreak="0">
    <w:nsid w:val="31F37AA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2" w15:restartNumberingAfterBreak="0">
    <w:nsid w:val="3F8D5292"/>
    <w:multiLevelType w:val="hybridMultilevel"/>
    <w:tmpl w:val="6AE2EB4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C245B5"/>
    <w:multiLevelType w:val="hybridMultilevel"/>
    <w:tmpl w:val="E6BC526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B3367E"/>
    <w:multiLevelType w:val="multilevel"/>
    <w:tmpl w:val="02D4F0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5" w15:restartNumberingAfterBreak="0">
    <w:nsid w:val="5F1036DD"/>
    <w:multiLevelType w:val="multilevel"/>
    <w:tmpl w:val="788E7D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6" w15:restartNumberingAfterBreak="0">
    <w:nsid w:val="607A764A"/>
    <w:multiLevelType w:val="hybridMultilevel"/>
    <w:tmpl w:val="DA94FCD2"/>
    <w:lvl w:ilvl="0" w:tplc="ACEC48FE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2A33FFF"/>
    <w:multiLevelType w:val="hybridMultilevel"/>
    <w:tmpl w:val="A96070E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6690622A"/>
    <w:multiLevelType w:val="hybridMultilevel"/>
    <w:tmpl w:val="65D297B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6BC111A6"/>
    <w:multiLevelType w:val="hybridMultilevel"/>
    <w:tmpl w:val="F09402E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A253694"/>
    <w:multiLevelType w:val="hybridMultilevel"/>
    <w:tmpl w:val="FD6E2F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2"/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23"/>
  </w:num>
  <w:num w:numId="7">
    <w:abstractNumId w:val="10"/>
  </w:num>
  <w:num w:numId="8">
    <w:abstractNumId w:val="29"/>
  </w:num>
  <w:num w:numId="9">
    <w:abstractNumId w:val="21"/>
    <w:lvlOverride w:ilvl="0">
      <w:startOverride w:val="1"/>
    </w:lvlOverride>
  </w:num>
  <w:num w:numId="10">
    <w:abstractNumId w:val="11"/>
  </w:num>
  <w:num w:numId="11">
    <w:abstractNumId w:val="14"/>
    <w:lvlOverride w:ilvl="0">
      <w:startOverride w:val="1"/>
    </w:lvlOverride>
  </w:num>
  <w:num w:numId="12">
    <w:abstractNumId w:val="3"/>
  </w:num>
  <w:num w:numId="13">
    <w:abstractNumId w:val="12"/>
  </w:num>
  <w:num w:numId="14">
    <w:abstractNumId w:val="18"/>
    <w:lvlOverride w:ilvl="0">
      <w:startOverride w:val="1"/>
    </w:lvlOverride>
  </w:num>
  <w:num w:numId="15">
    <w:abstractNumId w:val="12"/>
    <w:lvlOverride w:ilvl="0">
      <w:startOverride w:val="2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27"/>
  </w:num>
  <w:num w:numId="19">
    <w:abstractNumId w:val="20"/>
  </w:num>
  <w:num w:numId="20">
    <w:abstractNumId w:val="16"/>
  </w:num>
  <w:num w:numId="21">
    <w:abstractNumId w:val="17"/>
  </w:num>
  <w:num w:numId="22">
    <w:abstractNumId w:val="28"/>
  </w:num>
  <w:num w:numId="23">
    <w:abstractNumId w:val="24"/>
  </w:num>
  <w:num w:numId="24">
    <w:abstractNumId w:val="2"/>
  </w:num>
  <w:num w:numId="25">
    <w:abstractNumId w:val="9"/>
  </w:num>
  <w:num w:numId="26">
    <w:abstractNumId w:val="25"/>
  </w:num>
  <w:num w:numId="27">
    <w:abstractNumId w:val="7"/>
  </w:num>
  <w:num w:numId="28">
    <w:abstractNumId w:val="13"/>
  </w:num>
  <w:num w:numId="29">
    <w:abstractNumId w:val="1"/>
  </w:num>
  <w:num w:numId="30">
    <w:abstractNumId w:val="30"/>
  </w:num>
  <w:num w:numId="31">
    <w:abstractNumId w:val="4"/>
  </w:num>
  <w:num w:numId="32">
    <w:abstractNumId w:val="6"/>
  </w:num>
  <w:num w:numId="33">
    <w:abstractNumId w:val="5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autoHyphenation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D36"/>
    <w:rsid w:val="00000D28"/>
    <w:rsid w:val="00003FFD"/>
    <w:rsid w:val="000059BA"/>
    <w:rsid w:val="000063A8"/>
    <w:rsid w:val="00013F89"/>
    <w:rsid w:val="00015CB6"/>
    <w:rsid w:val="00024058"/>
    <w:rsid w:val="00026231"/>
    <w:rsid w:val="000349D4"/>
    <w:rsid w:val="00034ADD"/>
    <w:rsid w:val="00044446"/>
    <w:rsid w:val="0005568D"/>
    <w:rsid w:val="000605B6"/>
    <w:rsid w:val="000615E0"/>
    <w:rsid w:val="0006488F"/>
    <w:rsid w:val="00066C85"/>
    <w:rsid w:val="00084B01"/>
    <w:rsid w:val="0009309E"/>
    <w:rsid w:val="000A5055"/>
    <w:rsid w:val="000A624F"/>
    <w:rsid w:val="000B345E"/>
    <w:rsid w:val="000B7454"/>
    <w:rsid w:val="000E603E"/>
    <w:rsid w:val="000E76F2"/>
    <w:rsid w:val="001118A0"/>
    <w:rsid w:val="00112640"/>
    <w:rsid w:val="00120964"/>
    <w:rsid w:val="00123BE7"/>
    <w:rsid w:val="001378A6"/>
    <w:rsid w:val="001416C7"/>
    <w:rsid w:val="00143132"/>
    <w:rsid w:val="00144F8A"/>
    <w:rsid w:val="0015030A"/>
    <w:rsid w:val="00150A32"/>
    <w:rsid w:val="00161453"/>
    <w:rsid w:val="00162545"/>
    <w:rsid w:val="00167C24"/>
    <w:rsid w:val="001708D8"/>
    <w:rsid w:val="00173F09"/>
    <w:rsid w:val="00174356"/>
    <w:rsid w:val="00177DD9"/>
    <w:rsid w:val="00180E7B"/>
    <w:rsid w:val="00185869"/>
    <w:rsid w:val="00187991"/>
    <w:rsid w:val="001A05AF"/>
    <w:rsid w:val="001A2BBE"/>
    <w:rsid w:val="001A306D"/>
    <w:rsid w:val="001C3E3B"/>
    <w:rsid w:val="001C413F"/>
    <w:rsid w:val="001C4A7B"/>
    <w:rsid w:val="001C6E66"/>
    <w:rsid w:val="001D7652"/>
    <w:rsid w:val="001E0BC2"/>
    <w:rsid w:val="001E314A"/>
    <w:rsid w:val="001E3426"/>
    <w:rsid w:val="001F3AF3"/>
    <w:rsid w:val="00200EC2"/>
    <w:rsid w:val="002057A7"/>
    <w:rsid w:val="00212A81"/>
    <w:rsid w:val="00225BC1"/>
    <w:rsid w:val="00226D39"/>
    <w:rsid w:val="00227253"/>
    <w:rsid w:val="00227698"/>
    <w:rsid w:val="00235D36"/>
    <w:rsid w:val="00244BBA"/>
    <w:rsid w:val="002515C8"/>
    <w:rsid w:val="00252359"/>
    <w:rsid w:val="002566D3"/>
    <w:rsid w:val="00256F7E"/>
    <w:rsid w:val="00261E07"/>
    <w:rsid w:val="002667C5"/>
    <w:rsid w:val="002711DF"/>
    <w:rsid w:val="0027555D"/>
    <w:rsid w:val="0027636D"/>
    <w:rsid w:val="00280270"/>
    <w:rsid w:val="002839C2"/>
    <w:rsid w:val="002A06A0"/>
    <w:rsid w:val="002A7968"/>
    <w:rsid w:val="002B79EC"/>
    <w:rsid w:val="002C1766"/>
    <w:rsid w:val="002C1BB3"/>
    <w:rsid w:val="002C4FE9"/>
    <w:rsid w:val="002D777C"/>
    <w:rsid w:val="002E1A6F"/>
    <w:rsid w:val="002F03EF"/>
    <w:rsid w:val="00325FAA"/>
    <w:rsid w:val="00351599"/>
    <w:rsid w:val="00352857"/>
    <w:rsid w:val="00354F10"/>
    <w:rsid w:val="00370CA1"/>
    <w:rsid w:val="00372799"/>
    <w:rsid w:val="003A000F"/>
    <w:rsid w:val="003B0CF4"/>
    <w:rsid w:val="003B18BC"/>
    <w:rsid w:val="003B5424"/>
    <w:rsid w:val="003B621F"/>
    <w:rsid w:val="003D6341"/>
    <w:rsid w:val="003D7386"/>
    <w:rsid w:val="003E7179"/>
    <w:rsid w:val="003F3DE0"/>
    <w:rsid w:val="00416FE7"/>
    <w:rsid w:val="00425878"/>
    <w:rsid w:val="004259DF"/>
    <w:rsid w:val="00432187"/>
    <w:rsid w:val="00440623"/>
    <w:rsid w:val="00445072"/>
    <w:rsid w:val="0045129D"/>
    <w:rsid w:val="00454A1E"/>
    <w:rsid w:val="00457362"/>
    <w:rsid w:val="00462C3A"/>
    <w:rsid w:val="004678B9"/>
    <w:rsid w:val="00475C6F"/>
    <w:rsid w:val="00486B2E"/>
    <w:rsid w:val="00493E48"/>
    <w:rsid w:val="004A179E"/>
    <w:rsid w:val="004A1F14"/>
    <w:rsid w:val="004A27A6"/>
    <w:rsid w:val="004A7290"/>
    <w:rsid w:val="004C04EE"/>
    <w:rsid w:val="004C36F3"/>
    <w:rsid w:val="004C4F0F"/>
    <w:rsid w:val="004C50E0"/>
    <w:rsid w:val="004F348C"/>
    <w:rsid w:val="004F508F"/>
    <w:rsid w:val="005068D4"/>
    <w:rsid w:val="0051665D"/>
    <w:rsid w:val="005257F1"/>
    <w:rsid w:val="0053391F"/>
    <w:rsid w:val="0053754E"/>
    <w:rsid w:val="00541B65"/>
    <w:rsid w:val="00557E1A"/>
    <w:rsid w:val="00562130"/>
    <w:rsid w:val="00576AD6"/>
    <w:rsid w:val="00582757"/>
    <w:rsid w:val="00590E4C"/>
    <w:rsid w:val="00592587"/>
    <w:rsid w:val="0059708E"/>
    <w:rsid w:val="005A4BDC"/>
    <w:rsid w:val="005D1DAD"/>
    <w:rsid w:val="005D2BC0"/>
    <w:rsid w:val="005D4543"/>
    <w:rsid w:val="005E4DFC"/>
    <w:rsid w:val="005F71CE"/>
    <w:rsid w:val="00600E9A"/>
    <w:rsid w:val="006041CD"/>
    <w:rsid w:val="0060576B"/>
    <w:rsid w:val="00611AB8"/>
    <w:rsid w:val="00615D1B"/>
    <w:rsid w:val="00621149"/>
    <w:rsid w:val="00623036"/>
    <w:rsid w:val="00624B4E"/>
    <w:rsid w:val="0062550C"/>
    <w:rsid w:val="00626C9A"/>
    <w:rsid w:val="0063219A"/>
    <w:rsid w:val="00632BD5"/>
    <w:rsid w:val="006372CB"/>
    <w:rsid w:val="00650D92"/>
    <w:rsid w:val="006675F9"/>
    <w:rsid w:val="00671470"/>
    <w:rsid w:val="00684283"/>
    <w:rsid w:val="006911F5"/>
    <w:rsid w:val="00695E8F"/>
    <w:rsid w:val="006A63C6"/>
    <w:rsid w:val="006B0451"/>
    <w:rsid w:val="006B6FF6"/>
    <w:rsid w:val="006C7686"/>
    <w:rsid w:val="006E690E"/>
    <w:rsid w:val="006E6B41"/>
    <w:rsid w:val="006E6F55"/>
    <w:rsid w:val="006F0071"/>
    <w:rsid w:val="006F60F5"/>
    <w:rsid w:val="006F63A9"/>
    <w:rsid w:val="00703DB3"/>
    <w:rsid w:val="007051FA"/>
    <w:rsid w:val="00705DB8"/>
    <w:rsid w:val="00713808"/>
    <w:rsid w:val="00713CC1"/>
    <w:rsid w:val="00716BB4"/>
    <w:rsid w:val="0072188D"/>
    <w:rsid w:val="007361CB"/>
    <w:rsid w:val="007416CC"/>
    <w:rsid w:val="0074700D"/>
    <w:rsid w:val="0074732F"/>
    <w:rsid w:val="00747495"/>
    <w:rsid w:val="007504A0"/>
    <w:rsid w:val="00757520"/>
    <w:rsid w:val="00772B7F"/>
    <w:rsid w:val="00780F66"/>
    <w:rsid w:val="00782097"/>
    <w:rsid w:val="007835BC"/>
    <w:rsid w:val="00790422"/>
    <w:rsid w:val="0079315D"/>
    <w:rsid w:val="007A11D3"/>
    <w:rsid w:val="007A3C4F"/>
    <w:rsid w:val="007A500E"/>
    <w:rsid w:val="007B12B5"/>
    <w:rsid w:val="007C48EC"/>
    <w:rsid w:val="007C49CC"/>
    <w:rsid w:val="007C5181"/>
    <w:rsid w:val="007D335B"/>
    <w:rsid w:val="007E4F70"/>
    <w:rsid w:val="007E5D68"/>
    <w:rsid w:val="007F3B0E"/>
    <w:rsid w:val="00802F97"/>
    <w:rsid w:val="00831F24"/>
    <w:rsid w:val="008347FA"/>
    <w:rsid w:val="00846CE5"/>
    <w:rsid w:val="008518B7"/>
    <w:rsid w:val="0085778F"/>
    <w:rsid w:val="00861CE3"/>
    <w:rsid w:val="00862746"/>
    <w:rsid w:val="0086284B"/>
    <w:rsid w:val="008666CB"/>
    <w:rsid w:val="008760AD"/>
    <w:rsid w:val="00882A8D"/>
    <w:rsid w:val="0089211C"/>
    <w:rsid w:val="0089332B"/>
    <w:rsid w:val="008B0EB0"/>
    <w:rsid w:val="008C0BCE"/>
    <w:rsid w:val="008C4405"/>
    <w:rsid w:val="008C46AF"/>
    <w:rsid w:val="008D4315"/>
    <w:rsid w:val="008D5786"/>
    <w:rsid w:val="008E4AB1"/>
    <w:rsid w:val="008F21DA"/>
    <w:rsid w:val="009006C4"/>
    <w:rsid w:val="00906E69"/>
    <w:rsid w:val="0091021B"/>
    <w:rsid w:val="00912300"/>
    <w:rsid w:val="0092572F"/>
    <w:rsid w:val="00930962"/>
    <w:rsid w:val="00930FF6"/>
    <w:rsid w:val="00935D8E"/>
    <w:rsid w:val="00935EEE"/>
    <w:rsid w:val="00936C0C"/>
    <w:rsid w:val="009407F7"/>
    <w:rsid w:val="00943BA5"/>
    <w:rsid w:val="009447BA"/>
    <w:rsid w:val="009504ED"/>
    <w:rsid w:val="00950AB4"/>
    <w:rsid w:val="00953F1A"/>
    <w:rsid w:val="00954C39"/>
    <w:rsid w:val="00955C19"/>
    <w:rsid w:val="00962C26"/>
    <w:rsid w:val="00964342"/>
    <w:rsid w:val="00973998"/>
    <w:rsid w:val="0097473B"/>
    <w:rsid w:val="009774E7"/>
    <w:rsid w:val="00987B69"/>
    <w:rsid w:val="00993E48"/>
    <w:rsid w:val="00994201"/>
    <w:rsid w:val="009945D0"/>
    <w:rsid w:val="00997ED2"/>
    <w:rsid w:val="009A3A8A"/>
    <w:rsid w:val="009C07F5"/>
    <w:rsid w:val="009D17E5"/>
    <w:rsid w:val="009D7F68"/>
    <w:rsid w:val="009E3C46"/>
    <w:rsid w:val="009E5ED5"/>
    <w:rsid w:val="009E7AD4"/>
    <w:rsid w:val="009F3DB2"/>
    <w:rsid w:val="009F728D"/>
    <w:rsid w:val="00A15699"/>
    <w:rsid w:val="00A20A10"/>
    <w:rsid w:val="00A2564A"/>
    <w:rsid w:val="00A261D2"/>
    <w:rsid w:val="00A27557"/>
    <w:rsid w:val="00A35A66"/>
    <w:rsid w:val="00A36008"/>
    <w:rsid w:val="00A40817"/>
    <w:rsid w:val="00A43B6E"/>
    <w:rsid w:val="00A475E9"/>
    <w:rsid w:val="00A52680"/>
    <w:rsid w:val="00A53562"/>
    <w:rsid w:val="00A62EF3"/>
    <w:rsid w:val="00A63626"/>
    <w:rsid w:val="00A67C97"/>
    <w:rsid w:val="00A70B55"/>
    <w:rsid w:val="00A70F3C"/>
    <w:rsid w:val="00A74C9E"/>
    <w:rsid w:val="00A83147"/>
    <w:rsid w:val="00A93735"/>
    <w:rsid w:val="00A9674F"/>
    <w:rsid w:val="00AB7F32"/>
    <w:rsid w:val="00AD04D5"/>
    <w:rsid w:val="00AD1068"/>
    <w:rsid w:val="00AD57FF"/>
    <w:rsid w:val="00AD61E8"/>
    <w:rsid w:val="00AD6F70"/>
    <w:rsid w:val="00AD7939"/>
    <w:rsid w:val="00AD7FC5"/>
    <w:rsid w:val="00AF435D"/>
    <w:rsid w:val="00AF6782"/>
    <w:rsid w:val="00B032BE"/>
    <w:rsid w:val="00B0531D"/>
    <w:rsid w:val="00B2195F"/>
    <w:rsid w:val="00B21DF2"/>
    <w:rsid w:val="00B34AD4"/>
    <w:rsid w:val="00B45821"/>
    <w:rsid w:val="00B50997"/>
    <w:rsid w:val="00B53263"/>
    <w:rsid w:val="00B66046"/>
    <w:rsid w:val="00B70821"/>
    <w:rsid w:val="00B74940"/>
    <w:rsid w:val="00B818C8"/>
    <w:rsid w:val="00B81A27"/>
    <w:rsid w:val="00B94918"/>
    <w:rsid w:val="00BA7EFA"/>
    <w:rsid w:val="00BB75BC"/>
    <w:rsid w:val="00BC5565"/>
    <w:rsid w:val="00BD1574"/>
    <w:rsid w:val="00BD18CB"/>
    <w:rsid w:val="00BD1DF7"/>
    <w:rsid w:val="00BD4475"/>
    <w:rsid w:val="00BD545F"/>
    <w:rsid w:val="00BE6FD1"/>
    <w:rsid w:val="00BF00EB"/>
    <w:rsid w:val="00BF3F98"/>
    <w:rsid w:val="00C01007"/>
    <w:rsid w:val="00C03979"/>
    <w:rsid w:val="00C04BBA"/>
    <w:rsid w:val="00C06E9F"/>
    <w:rsid w:val="00C21F3E"/>
    <w:rsid w:val="00C40152"/>
    <w:rsid w:val="00C53D63"/>
    <w:rsid w:val="00C55B4E"/>
    <w:rsid w:val="00C608C5"/>
    <w:rsid w:val="00C60A7E"/>
    <w:rsid w:val="00C61DE6"/>
    <w:rsid w:val="00C64371"/>
    <w:rsid w:val="00C6794C"/>
    <w:rsid w:val="00C83355"/>
    <w:rsid w:val="00C839B0"/>
    <w:rsid w:val="00C873EA"/>
    <w:rsid w:val="00C9271F"/>
    <w:rsid w:val="00C963A0"/>
    <w:rsid w:val="00C97D14"/>
    <w:rsid w:val="00CA1EEB"/>
    <w:rsid w:val="00CA4182"/>
    <w:rsid w:val="00CA546A"/>
    <w:rsid w:val="00CB5008"/>
    <w:rsid w:val="00CB78A5"/>
    <w:rsid w:val="00CC4749"/>
    <w:rsid w:val="00CD2F02"/>
    <w:rsid w:val="00D03B12"/>
    <w:rsid w:val="00D12695"/>
    <w:rsid w:val="00D17CDE"/>
    <w:rsid w:val="00D26DCF"/>
    <w:rsid w:val="00D31279"/>
    <w:rsid w:val="00D32F06"/>
    <w:rsid w:val="00D47605"/>
    <w:rsid w:val="00D51AFF"/>
    <w:rsid w:val="00D529CC"/>
    <w:rsid w:val="00D53738"/>
    <w:rsid w:val="00D560B5"/>
    <w:rsid w:val="00D57539"/>
    <w:rsid w:val="00D750EE"/>
    <w:rsid w:val="00D7533C"/>
    <w:rsid w:val="00D84EE9"/>
    <w:rsid w:val="00DA3ED6"/>
    <w:rsid w:val="00DA525F"/>
    <w:rsid w:val="00DB493C"/>
    <w:rsid w:val="00DB5CD4"/>
    <w:rsid w:val="00DB7D06"/>
    <w:rsid w:val="00DC1D39"/>
    <w:rsid w:val="00DC3DBA"/>
    <w:rsid w:val="00DC48BC"/>
    <w:rsid w:val="00DC55B5"/>
    <w:rsid w:val="00DC726A"/>
    <w:rsid w:val="00DD3C9F"/>
    <w:rsid w:val="00DD6FD4"/>
    <w:rsid w:val="00DE64DB"/>
    <w:rsid w:val="00DF4D04"/>
    <w:rsid w:val="00DF5EDA"/>
    <w:rsid w:val="00DF6D56"/>
    <w:rsid w:val="00DF77A4"/>
    <w:rsid w:val="00DF7950"/>
    <w:rsid w:val="00E033B8"/>
    <w:rsid w:val="00E047DD"/>
    <w:rsid w:val="00E0739D"/>
    <w:rsid w:val="00E11AC2"/>
    <w:rsid w:val="00E158ED"/>
    <w:rsid w:val="00E205CA"/>
    <w:rsid w:val="00E22447"/>
    <w:rsid w:val="00E3549F"/>
    <w:rsid w:val="00E503DD"/>
    <w:rsid w:val="00E5409B"/>
    <w:rsid w:val="00E5641C"/>
    <w:rsid w:val="00E60C57"/>
    <w:rsid w:val="00E61759"/>
    <w:rsid w:val="00E74EAF"/>
    <w:rsid w:val="00E910A8"/>
    <w:rsid w:val="00E925B6"/>
    <w:rsid w:val="00E93DD3"/>
    <w:rsid w:val="00EA50E6"/>
    <w:rsid w:val="00ED03B5"/>
    <w:rsid w:val="00EE0AA1"/>
    <w:rsid w:val="00EE647E"/>
    <w:rsid w:val="00EF1DE9"/>
    <w:rsid w:val="00EF225D"/>
    <w:rsid w:val="00EF4D3A"/>
    <w:rsid w:val="00F00ACE"/>
    <w:rsid w:val="00F0618D"/>
    <w:rsid w:val="00F06486"/>
    <w:rsid w:val="00F067C0"/>
    <w:rsid w:val="00F067FE"/>
    <w:rsid w:val="00F1027B"/>
    <w:rsid w:val="00F204AD"/>
    <w:rsid w:val="00F24BAD"/>
    <w:rsid w:val="00F25B98"/>
    <w:rsid w:val="00F25C91"/>
    <w:rsid w:val="00F35687"/>
    <w:rsid w:val="00F41F29"/>
    <w:rsid w:val="00F43339"/>
    <w:rsid w:val="00F45844"/>
    <w:rsid w:val="00F54392"/>
    <w:rsid w:val="00F612C6"/>
    <w:rsid w:val="00F67A12"/>
    <w:rsid w:val="00F761E6"/>
    <w:rsid w:val="00F76E77"/>
    <w:rsid w:val="00F77EB0"/>
    <w:rsid w:val="00F80F6E"/>
    <w:rsid w:val="00F8556F"/>
    <w:rsid w:val="00F91FF9"/>
    <w:rsid w:val="00F94E40"/>
    <w:rsid w:val="00F96323"/>
    <w:rsid w:val="00FA2E85"/>
    <w:rsid w:val="00FA5E68"/>
    <w:rsid w:val="00FA7F6D"/>
    <w:rsid w:val="00FB1111"/>
    <w:rsid w:val="00FB482E"/>
    <w:rsid w:val="00FB5121"/>
    <w:rsid w:val="00FB667C"/>
    <w:rsid w:val="00FD131E"/>
    <w:rsid w:val="00FD25FF"/>
    <w:rsid w:val="00FD491A"/>
    <w:rsid w:val="00FD608D"/>
    <w:rsid w:val="00FD6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F9E153E"/>
  <w15:docId w15:val="{672C201B-D5D6-4F8E-8495-015F9AB1E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F1DE9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1DE9"/>
    <w:pPr>
      <w:keepNext/>
      <w:numPr>
        <w:numId w:val="1"/>
      </w:numPr>
      <w:jc w:val="center"/>
      <w:outlineLvl w:val="0"/>
    </w:pPr>
    <w:rPr>
      <w:rFonts w:ascii="Trebuchet MS" w:hAnsi="Trebuchet MS" w:cs="Arial"/>
      <w:color w:val="1C1C1C"/>
      <w:spacing w:val="24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D765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8C4405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2Znak">
    <w:name w:val="Nagłówek 2 Znak"/>
    <w:link w:val="Nagwek2"/>
    <w:uiPriority w:val="99"/>
    <w:semiHidden/>
    <w:locked/>
    <w:rsid w:val="001D7652"/>
    <w:rPr>
      <w:rFonts w:ascii="Cambria" w:hAnsi="Cambria" w:cs="Times New Roman"/>
      <w:b/>
      <w:bCs/>
      <w:color w:val="4F81BD"/>
      <w:sz w:val="26"/>
      <w:szCs w:val="26"/>
      <w:lang w:eastAsia="zh-CN"/>
    </w:rPr>
  </w:style>
  <w:style w:type="character" w:customStyle="1" w:styleId="Absatz-Standardschriftart">
    <w:name w:val="Absatz-Standardschriftart"/>
    <w:uiPriority w:val="99"/>
    <w:rsid w:val="00EF1DE9"/>
  </w:style>
  <w:style w:type="character" w:customStyle="1" w:styleId="WW-Absatz-Standardschriftart">
    <w:name w:val="WW-Absatz-Standardschriftart"/>
    <w:uiPriority w:val="99"/>
    <w:rsid w:val="00EF1DE9"/>
  </w:style>
  <w:style w:type="character" w:customStyle="1" w:styleId="WW-Absatz-Standardschriftart1">
    <w:name w:val="WW-Absatz-Standardschriftart1"/>
    <w:uiPriority w:val="99"/>
    <w:rsid w:val="00EF1DE9"/>
  </w:style>
  <w:style w:type="character" w:customStyle="1" w:styleId="WW-Absatz-Standardschriftart11">
    <w:name w:val="WW-Absatz-Standardschriftart11"/>
    <w:uiPriority w:val="99"/>
    <w:rsid w:val="00EF1DE9"/>
  </w:style>
  <w:style w:type="character" w:customStyle="1" w:styleId="WW-Absatz-Standardschriftart111">
    <w:name w:val="WW-Absatz-Standardschriftart111"/>
    <w:uiPriority w:val="99"/>
    <w:rsid w:val="00EF1DE9"/>
  </w:style>
  <w:style w:type="character" w:customStyle="1" w:styleId="WW-Absatz-Standardschriftart1111">
    <w:name w:val="WW-Absatz-Standardschriftart1111"/>
    <w:uiPriority w:val="99"/>
    <w:rsid w:val="00EF1DE9"/>
  </w:style>
  <w:style w:type="character" w:customStyle="1" w:styleId="WW-Absatz-Standardschriftart11111">
    <w:name w:val="WW-Absatz-Standardschriftart11111"/>
    <w:uiPriority w:val="99"/>
    <w:rsid w:val="00EF1DE9"/>
  </w:style>
  <w:style w:type="character" w:customStyle="1" w:styleId="WW-Absatz-Standardschriftart111111">
    <w:name w:val="WW-Absatz-Standardschriftart111111"/>
    <w:uiPriority w:val="99"/>
    <w:rsid w:val="00EF1DE9"/>
  </w:style>
  <w:style w:type="character" w:customStyle="1" w:styleId="WW8Num7z0">
    <w:name w:val="WW8Num7z0"/>
    <w:uiPriority w:val="99"/>
    <w:rsid w:val="00EF1DE9"/>
    <w:rPr>
      <w:rFonts w:ascii="Wingdings" w:hAnsi="Wingdings"/>
    </w:rPr>
  </w:style>
  <w:style w:type="character" w:customStyle="1" w:styleId="WW8Num7z1">
    <w:name w:val="WW8Num7z1"/>
    <w:uiPriority w:val="99"/>
    <w:rsid w:val="00EF1DE9"/>
    <w:rPr>
      <w:rFonts w:ascii="Courier New" w:hAnsi="Courier New"/>
    </w:rPr>
  </w:style>
  <w:style w:type="character" w:customStyle="1" w:styleId="WW8Num7z3">
    <w:name w:val="WW8Num7z3"/>
    <w:uiPriority w:val="99"/>
    <w:rsid w:val="00EF1DE9"/>
    <w:rPr>
      <w:rFonts w:ascii="Symbol" w:hAnsi="Symbol"/>
    </w:rPr>
  </w:style>
  <w:style w:type="character" w:customStyle="1" w:styleId="Domylnaczcionkaakapitu1">
    <w:name w:val="Domyślna czcionka akapitu1"/>
    <w:uiPriority w:val="99"/>
    <w:rsid w:val="00EF1DE9"/>
  </w:style>
  <w:style w:type="character" w:customStyle="1" w:styleId="PlandokumentuZnak">
    <w:name w:val="Plan dokumentu Znak"/>
    <w:uiPriority w:val="99"/>
    <w:rsid w:val="00EF1DE9"/>
    <w:rPr>
      <w:rFonts w:ascii="Tahoma" w:hAnsi="Tahoma"/>
      <w:sz w:val="16"/>
    </w:rPr>
  </w:style>
  <w:style w:type="character" w:styleId="Hipercze">
    <w:name w:val="Hyperlink"/>
    <w:uiPriority w:val="99"/>
    <w:rsid w:val="00EF1DE9"/>
    <w:rPr>
      <w:rFonts w:cs="Times New Roman"/>
      <w:color w:val="FFFFFF"/>
      <w:u w:val="none"/>
    </w:rPr>
  </w:style>
  <w:style w:type="character" w:customStyle="1" w:styleId="ZwykytekstZnak">
    <w:name w:val="Zwykły tekst Znak"/>
    <w:uiPriority w:val="99"/>
    <w:rsid w:val="00EF1DE9"/>
    <w:rPr>
      <w:rFonts w:ascii="Consolas" w:hAnsi="Consolas"/>
      <w:sz w:val="21"/>
    </w:rPr>
  </w:style>
  <w:style w:type="character" w:styleId="Pogrubienie">
    <w:name w:val="Strong"/>
    <w:uiPriority w:val="99"/>
    <w:qFormat/>
    <w:rsid w:val="00EF1DE9"/>
    <w:rPr>
      <w:rFonts w:cs="Times New Roman"/>
      <w:b/>
    </w:rPr>
  </w:style>
  <w:style w:type="paragraph" w:customStyle="1" w:styleId="Heading">
    <w:name w:val="Heading"/>
    <w:basedOn w:val="Normalny"/>
    <w:next w:val="Tekstpodstawowy"/>
    <w:uiPriority w:val="99"/>
    <w:rsid w:val="00EF1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EF1DE9"/>
    <w:pPr>
      <w:jc w:val="both"/>
    </w:pPr>
    <w:rPr>
      <w:szCs w:val="20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EF1DE9"/>
    <w:rPr>
      <w:rFonts w:cs="Mangal"/>
    </w:rPr>
  </w:style>
  <w:style w:type="paragraph" w:styleId="Legenda">
    <w:name w:val="caption"/>
    <w:basedOn w:val="Normalny"/>
    <w:uiPriority w:val="99"/>
    <w:qFormat/>
    <w:rsid w:val="00EF1DE9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ny"/>
    <w:uiPriority w:val="99"/>
    <w:rsid w:val="00EF1DE9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uiPriority w:val="99"/>
    <w:rsid w:val="00EF1DE9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uiPriority w:val="99"/>
    <w:rsid w:val="00EF1DE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EF1DE9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rsid w:val="00EF1D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4C4F0F"/>
    <w:rPr>
      <w:rFonts w:cs="Times New Roman"/>
      <w:sz w:val="24"/>
      <w:lang w:eastAsia="zh-CN"/>
    </w:rPr>
  </w:style>
  <w:style w:type="paragraph" w:styleId="Stopka">
    <w:name w:val="footer"/>
    <w:basedOn w:val="Normalny"/>
    <w:link w:val="StopkaZnak"/>
    <w:uiPriority w:val="99"/>
    <w:rsid w:val="00EF1D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customStyle="1" w:styleId="Tekstkomentarza1">
    <w:name w:val="Tekst komentarza1"/>
    <w:basedOn w:val="Normalny"/>
    <w:uiPriority w:val="99"/>
    <w:rsid w:val="00EF1DE9"/>
    <w:pPr>
      <w:tabs>
        <w:tab w:val="left" w:pos="284"/>
      </w:tabs>
      <w:overflowPunct w:val="0"/>
      <w:autoSpaceDE w:val="0"/>
      <w:textAlignment w:val="baseline"/>
    </w:pPr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EF1DE9"/>
    <w:pPr>
      <w:spacing w:line="360" w:lineRule="auto"/>
      <w:ind w:firstLine="284"/>
      <w:jc w:val="both"/>
    </w:pPr>
    <w:rPr>
      <w:rFonts w:ascii="Trebuchet MS" w:hAnsi="Trebuchet MS" w:cs="Trebuchet MS"/>
      <w:bCs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8C4405"/>
    <w:rPr>
      <w:rFonts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rsid w:val="00EF1D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8C4405"/>
    <w:rPr>
      <w:rFonts w:cs="Times New Roman"/>
      <w:sz w:val="2"/>
      <w:lang w:eastAsia="zh-CN"/>
    </w:rPr>
  </w:style>
  <w:style w:type="paragraph" w:customStyle="1" w:styleId="Plandokumentu1">
    <w:name w:val="Plan dokumentu1"/>
    <w:basedOn w:val="Normalny"/>
    <w:uiPriority w:val="99"/>
    <w:rsid w:val="00EF1DE9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EF1DE9"/>
    <w:pPr>
      <w:spacing w:before="280" w:after="280"/>
    </w:pPr>
    <w:rPr>
      <w:color w:val="000000"/>
    </w:rPr>
  </w:style>
  <w:style w:type="paragraph" w:styleId="Akapitzlist">
    <w:name w:val="List Paragraph"/>
    <w:basedOn w:val="Normalny"/>
    <w:uiPriority w:val="99"/>
    <w:qFormat/>
    <w:rsid w:val="00EF1DE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Zwykytekst1">
    <w:name w:val="Zwykły tekst1"/>
    <w:basedOn w:val="Normalny"/>
    <w:uiPriority w:val="99"/>
    <w:rsid w:val="00EF1DE9"/>
    <w:rPr>
      <w:rFonts w:ascii="Consolas" w:hAnsi="Consolas"/>
      <w:sz w:val="21"/>
      <w:szCs w:val="21"/>
    </w:rPr>
  </w:style>
  <w:style w:type="paragraph" w:customStyle="1" w:styleId="Standard">
    <w:name w:val="Standard"/>
    <w:uiPriority w:val="99"/>
    <w:rsid w:val="00EF1DE9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zh-CN" w:bidi="hi-IN"/>
    </w:rPr>
  </w:style>
  <w:style w:type="paragraph" w:customStyle="1" w:styleId="Framecontents">
    <w:name w:val="Frame contents"/>
    <w:basedOn w:val="Tekstpodstawowy"/>
    <w:uiPriority w:val="99"/>
    <w:rsid w:val="00EF1DE9"/>
  </w:style>
  <w:style w:type="paragraph" w:customStyle="1" w:styleId="TableContents">
    <w:name w:val="Table Contents"/>
    <w:basedOn w:val="Normalny"/>
    <w:uiPriority w:val="99"/>
    <w:rsid w:val="00EF1DE9"/>
    <w:pPr>
      <w:suppressLineNumbers/>
    </w:pPr>
  </w:style>
  <w:style w:type="paragraph" w:customStyle="1" w:styleId="TableHeading">
    <w:name w:val="Table Heading"/>
    <w:basedOn w:val="TableContents"/>
    <w:uiPriority w:val="99"/>
    <w:rsid w:val="00EF1DE9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uiPriority w:val="99"/>
    <w:rsid w:val="00EF1DE9"/>
  </w:style>
  <w:style w:type="paragraph" w:customStyle="1" w:styleId="Zawartotabeli">
    <w:name w:val="Zawartość tabeli"/>
    <w:basedOn w:val="Normalny"/>
    <w:uiPriority w:val="99"/>
    <w:rsid w:val="00EF1DE9"/>
    <w:pPr>
      <w:suppressLineNumbers/>
    </w:pPr>
  </w:style>
  <w:style w:type="paragraph" w:customStyle="1" w:styleId="Nagwektabeli">
    <w:name w:val="Nagłówek tabeli"/>
    <w:basedOn w:val="Zawartotabeli"/>
    <w:uiPriority w:val="99"/>
    <w:rsid w:val="00EF1DE9"/>
    <w:pPr>
      <w:jc w:val="center"/>
    </w:pPr>
    <w:rPr>
      <w:b/>
      <w:bCs/>
    </w:rPr>
  </w:style>
  <w:style w:type="character" w:customStyle="1" w:styleId="celltable1">
    <w:name w:val="celltable1"/>
    <w:uiPriority w:val="99"/>
    <w:rsid w:val="00A93735"/>
    <w:rPr>
      <w:rFonts w:ascii="Arial" w:hAnsi="Arial"/>
      <w:color w:val="000000"/>
      <w:sz w:val="18"/>
    </w:rPr>
  </w:style>
  <w:style w:type="paragraph" w:customStyle="1" w:styleId="Kasia">
    <w:name w:val="Kasia"/>
    <w:basedOn w:val="Normalny"/>
    <w:uiPriority w:val="99"/>
    <w:rsid w:val="00280270"/>
    <w:pPr>
      <w:tabs>
        <w:tab w:val="left" w:pos="284"/>
      </w:tabs>
      <w:suppressAutoHyphens w:val="0"/>
      <w:jc w:val="both"/>
    </w:pPr>
    <w:rPr>
      <w:lang w:eastAsia="pl-PL"/>
    </w:rPr>
  </w:style>
  <w:style w:type="character" w:customStyle="1" w:styleId="paneltable">
    <w:name w:val="paneltable"/>
    <w:uiPriority w:val="99"/>
    <w:rsid w:val="00445072"/>
    <w:rPr>
      <w:rFonts w:cs="Times New Roman"/>
    </w:rPr>
  </w:style>
  <w:style w:type="character" w:customStyle="1" w:styleId="jqgridcell">
    <w:name w:val="jqgridcell"/>
    <w:uiPriority w:val="99"/>
    <w:rsid w:val="00445072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1D7652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locked/>
    <w:rsid w:val="001D7652"/>
    <w:rPr>
      <w:rFonts w:cs="Times New Roman"/>
      <w:sz w:val="24"/>
      <w:szCs w:val="24"/>
      <w:lang w:eastAsia="zh-CN"/>
    </w:rPr>
  </w:style>
  <w:style w:type="paragraph" w:styleId="Poprawka">
    <w:name w:val="Revision"/>
    <w:hidden/>
    <w:uiPriority w:val="99"/>
    <w:semiHidden/>
    <w:rsid w:val="003A000F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9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0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cinKowalczyk.ZDIZ1\Pulpit\papier%20ZDiZ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19" ma:contentTypeDescription="Utwórz nowy dokument." ma:contentTypeScope="" ma:versionID="5d61fb9aa6bcd74c83472b8d90e4ab46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0c20a7032ad6f0fef57e32c3ddb5d574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719d9d8b-2719-4ecd-9241-99f04b550ca1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354825f-0999-49da-9ce1-353349aabe11">
      <UserInfo>
        <DisplayName/>
        <AccountId xsi:nil="true"/>
        <AccountType/>
      </UserInfo>
    </SharedWithUsers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B5BC22-C460-4D5E-8898-A60D5490CD4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288DB6-4C0E-459E-804C-6A587304D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BEA139-8889-4797-82B2-445E101D4327}">
  <ds:schemaRefs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f4b86557-b6b9-4d61-aca3-5956646c4a8e"/>
    <ds:schemaRef ds:uri="http://www.w3.org/XML/1998/namespace"/>
    <ds:schemaRef ds:uri="http://purl.org/dc/terms/"/>
    <ds:schemaRef ds:uri="b354825f-0999-49da-9ce1-353349aabe11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DDFA5E9-F7ED-4BAC-ACD2-9AB80F146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ZDiZ</Template>
  <TotalTime>4</TotalTime>
  <Pages>4</Pages>
  <Words>1184</Words>
  <Characters>7647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UU/5961/2010/MK</vt:lpstr>
    </vt:vector>
  </TitlesOfParts>
  <Company>ZDiZ Gdańsk</Company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UU/5961/2010/MK</dc:title>
  <dc:subject/>
  <dc:creator>MarcinKowalczyk</dc:creator>
  <cp:keywords/>
  <dc:description/>
  <cp:lastModifiedBy>Chmielowiec Dorota</cp:lastModifiedBy>
  <cp:revision>4</cp:revision>
  <cp:lastPrinted>2026-08-25T06:42:00Z</cp:lastPrinted>
  <dcterms:created xsi:type="dcterms:W3CDTF">2026-08-25T06:56:00Z</dcterms:created>
  <dcterms:modified xsi:type="dcterms:W3CDTF">2026-09-02T08:54:00Z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